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6F517" w14:textId="54175F1F"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D87300">
        <w:rPr>
          <w:b/>
          <w:i/>
          <w:noProof/>
          <w:sz w:val="28"/>
        </w:rPr>
        <w:t>0178</w:t>
      </w:r>
      <w:bookmarkStart w:id="0" w:name="_GoBack"/>
      <w:bookmarkEnd w:id="0"/>
    </w:p>
    <w:p w14:paraId="3009A8FE" w14:textId="46B4AA9C" w:rsidR="0015088F" w:rsidRDefault="008672B4" w:rsidP="0015088F">
      <w:pPr>
        <w:pStyle w:val="CRCoverPage"/>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B71723">
        <w:rPr>
          <w:bCs/>
          <w:noProof/>
        </w:rPr>
        <w:t>2</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355FBC">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355FBC">
            <w:pPr>
              <w:pStyle w:val="CRCoverPage"/>
              <w:spacing w:after="0"/>
              <w:jc w:val="right"/>
              <w:rPr>
                <w:i/>
                <w:noProof/>
              </w:rPr>
            </w:pPr>
            <w:r>
              <w:rPr>
                <w:i/>
                <w:noProof/>
                <w:sz w:val="14"/>
              </w:rPr>
              <w:t>CR-Form-v12.1</w:t>
            </w:r>
          </w:p>
        </w:tc>
      </w:tr>
      <w:tr w:rsidR="0015088F" w14:paraId="7D0C64E9" w14:textId="77777777" w:rsidTr="00355FBC">
        <w:tc>
          <w:tcPr>
            <w:tcW w:w="9641" w:type="dxa"/>
            <w:gridSpan w:val="9"/>
            <w:tcBorders>
              <w:left w:val="single" w:sz="4" w:space="0" w:color="auto"/>
              <w:right w:val="single" w:sz="4" w:space="0" w:color="auto"/>
            </w:tcBorders>
          </w:tcPr>
          <w:p w14:paraId="155871A4" w14:textId="19C2BAE6" w:rsidR="0015088F" w:rsidRDefault="0015088F" w:rsidP="00355FBC">
            <w:pPr>
              <w:pStyle w:val="CRCoverPage"/>
              <w:spacing w:after="0"/>
              <w:jc w:val="center"/>
              <w:rPr>
                <w:noProof/>
              </w:rPr>
            </w:pPr>
            <w:r>
              <w:rPr>
                <w:b/>
                <w:noProof/>
                <w:sz w:val="32"/>
              </w:rPr>
              <w:t>CHANGE REQUEST</w:t>
            </w:r>
          </w:p>
        </w:tc>
      </w:tr>
      <w:tr w:rsidR="0015088F" w14:paraId="06E5F358" w14:textId="77777777" w:rsidTr="00355FBC">
        <w:tc>
          <w:tcPr>
            <w:tcW w:w="9641" w:type="dxa"/>
            <w:gridSpan w:val="9"/>
            <w:tcBorders>
              <w:left w:val="single" w:sz="4" w:space="0" w:color="auto"/>
              <w:right w:val="single" w:sz="4" w:space="0" w:color="auto"/>
            </w:tcBorders>
          </w:tcPr>
          <w:p w14:paraId="5F8831A8" w14:textId="77777777" w:rsidR="0015088F" w:rsidRDefault="0015088F" w:rsidP="00355FBC">
            <w:pPr>
              <w:pStyle w:val="CRCoverPage"/>
              <w:spacing w:after="0"/>
              <w:rPr>
                <w:noProof/>
                <w:sz w:val="8"/>
                <w:szCs w:val="8"/>
              </w:rPr>
            </w:pPr>
          </w:p>
        </w:tc>
      </w:tr>
      <w:tr w:rsidR="0015088F" w14:paraId="6F37E3D2" w14:textId="77777777" w:rsidTr="00355FBC">
        <w:tc>
          <w:tcPr>
            <w:tcW w:w="142" w:type="dxa"/>
            <w:tcBorders>
              <w:left w:val="single" w:sz="4" w:space="0" w:color="auto"/>
            </w:tcBorders>
          </w:tcPr>
          <w:p w14:paraId="3EB52D5E" w14:textId="77777777" w:rsidR="0015088F" w:rsidRDefault="0015088F" w:rsidP="00355FBC">
            <w:pPr>
              <w:pStyle w:val="CRCoverPage"/>
              <w:spacing w:after="0"/>
              <w:jc w:val="right"/>
              <w:rPr>
                <w:noProof/>
              </w:rPr>
            </w:pPr>
          </w:p>
        </w:tc>
        <w:tc>
          <w:tcPr>
            <w:tcW w:w="1559" w:type="dxa"/>
            <w:shd w:val="pct30" w:color="FFFF00" w:fill="auto"/>
          </w:tcPr>
          <w:p w14:paraId="479A440B" w14:textId="297050FA" w:rsidR="0015088F" w:rsidRPr="00410371" w:rsidRDefault="0015088F" w:rsidP="002665F0">
            <w:pPr>
              <w:pStyle w:val="CRCoverPage"/>
              <w:spacing w:after="0"/>
              <w:jc w:val="right"/>
              <w:rPr>
                <w:b/>
                <w:noProof/>
                <w:sz w:val="28"/>
              </w:rPr>
            </w:pPr>
            <w:r>
              <w:rPr>
                <w:b/>
                <w:noProof/>
                <w:sz w:val="28"/>
              </w:rPr>
              <w:t>33.</w:t>
            </w:r>
            <w:r w:rsidR="00F53584">
              <w:rPr>
                <w:b/>
                <w:noProof/>
                <w:sz w:val="28"/>
              </w:rPr>
              <w:t>867</w:t>
            </w:r>
          </w:p>
        </w:tc>
        <w:tc>
          <w:tcPr>
            <w:tcW w:w="709" w:type="dxa"/>
          </w:tcPr>
          <w:p w14:paraId="04312C1F" w14:textId="77777777" w:rsidR="0015088F" w:rsidRDefault="0015088F" w:rsidP="00355FBC">
            <w:pPr>
              <w:pStyle w:val="CRCoverPage"/>
              <w:spacing w:after="0"/>
              <w:jc w:val="center"/>
              <w:rPr>
                <w:noProof/>
              </w:rPr>
            </w:pPr>
            <w:r>
              <w:rPr>
                <w:b/>
                <w:noProof/>
                <w:sz w:val="28"/>
              </w:rPr>
              <w:t>CR</w:t>
            </w:r>
          </w:p>
        </w:tc>
        <w:tc>
          <w:tcPr>
            <w:tcW w:w="1276" w:type="dxa"/>
            <w:shd w:val="pct30" w:color="FFFF00" w:fill="auto"/>
          </w:tcPr>
          <w:p w14:paraId="6D7657BB" w14:textId="3D0D932C" w:rsidR="0015088F" w:rsidRPr="00410371" w:rsidRDefault="00D87300" w:rsidP="00D87300">
            <w:pPr>
              <w:pStyle w:val="CRCoverPage"/>
              <w:spacing w:after="0"/>
              <w:jc w:val="right"/>
              <w:rPr>
                <w:noProof/>
                <w:lang w:eastAsia="zh-CN"/>
              </w:rPr>
            </w:pPr>
            <w:r w:rsidRPr="00D87300">
              <w:rPr>
                <w:rFonts w:hint="eastAsia"/>
                <w:b/>
                <w:noProof/>
                <w:sz w:val="28"/>
              </w:rPr>
              <w:t>0</w:t>
            </w:r>
            <w:r w:rsidRPr="00D87300">
              <w:rPr>
                <w:b/>
                <w:noProof/>
                <w:sz w:val="28"/>
              </w:rPr>
              <w:t>001</w:t>
            </w:r>
          </w:p>
        </w:tc>
        <w:tc>
          <w:tcPr>
            <w:tcW w:w="709" w:type="dxa"/>
          </w:tcPr>
          <w:p w14:paraId="7010A328" w14:textId="77777777" w:rsidR="0015088F" w:rsidRDefault="0015088F" w:rsidP="00355FBC">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355FBC">
            <w:pPr>
              <w:pStyle w:val="CRCoverPage"/>
              <w:spacing w:after="0"/>
              <w:jc w:val="center"/>
              <w:rPr>
                <w:b/>
                <w:noProof/>
              </w:rPr>
            </w:pPr>
            <w:r>
              <w:rPr>
                <w:b/>
                <w:noProof/>
                <w:sz w:val="28"/>
              </w:rPr>
              <w:t>-</w:t>
            </w:r>
          </w:p>
        </w:tc>
        <w:tc>
          <w:tcPr>
            <w:tcW w:w="2410" w:type="dxa"/>
          </w:tcPr>
          <w:p w14:paraId="2369D338" w14:textId="77777777" w:rsidR="0015088F" w:rsidRDefault="0015088F" w:rsidP="00355F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785E04DF" w:rsidR="0015088F" w:rsidRPr="00410371" w:rsidRDefault="000317AD" w:rsidP="00B71723">
            <w:pPr>
              <w:pStyle w:val="CRCoverPage"/>
              <w:spacing w:after="0"/>
              <w:jc w:val="center"/>
              <w:rPr>
                <w:noProof/>
                <w:sz w:val="28"/>
              </w:rPr>
            </w:pPr>
            <w:r>
              <w:rPr>
                <w:b/>
                <w:noProof/>
                <w:sz w:val="28"/>
              </w:rPr>
              <w:t>1</w:t>
            </w:r>
            <w:r w:rsidR="00096599">
              <w:rPr>
                <w:b/>
                <w:noProof/>
                <w:sz w:val="28"/>
              </w:rPr>
              <w:t>7</w:t>
            </w:r>
            <w:r w:rsidR="0015088F">
              <w:rPr>
                <w:b/>
                <w:noProof/>
                <w:sz w:val="28"/>
              </w:rPr>
              <w:t>.</w:t>
            </w:r>
            <w:r w:rsidR="00F53584">
              <w:rPr>
                <w:b/>
                <w:noProof/>
                <w:sz w:val="28"/>
              </w:rPr>
              <w:t>0</w:t>
            </w:r>
            <w:r w:rsidR="0015088F">
              <w:rPr>
                <w:b/>
                <w:noProof/>
                <w:sz w:val="28"/>
              </w:rPr>
              <w:t>.</w:t>
            </w:r>
            <w:r w:rsidR="00F53584">
              <w:rPr>
                <w:b/>
                <w:noProof/>
                <w:sz w:val="28"/>
              </w:rPr>
              <w:t>0</w:t>
            </w:r>
          </w:p>
        </w:tc>
        <w:tc>
          <w:tcPr>
            <w:tcW w:w="143" w:type="dxa"/>
            <w:tcBorders>
              <w:right w:val="single" w:sz="4" w:space="0" w:color="auto"/>
            </w:tcBorders>
          </w:tcPr>
          <w:p w14:paraId="7472B287" w14:textId="77777777" w:rsidR="0015088F" w:rsidRDefault="0015088F" w:rsidP="00355FBC">
            <w:pPr>
              <w:pStyle w:val="CRCoverPage"/>
              <w:spacing w:after="0"/>
              <w:rPr>
                <w:noProof/>
              </w:rPr>
            </w:pPr>
          </w:p>
        </w:tc>
      </w:tr>
      <w:tr w:rsidR="0015088F" w14:paraId="02BE327F" w14:textId="77777777" w:rsidTr="00355FBC">
        <w:tc>
          <w:tcPr>
            <w:tcW w:w="9641" w:type="dxa"/>
            <w:gridSpan w:val="9"/>
            <w:tcBorders>
              <w:left w:val="single" w:sz="4" w:space="0" w:color="auto"/>
              <w:right w:val="single" w:sz="4" w:space="0" w:color="auto"/>
            </w:tcBorders>
          </w:tcPr>
          <w:p w14:paraId="4E2BD604" w14:textId="77777777" w:rsidR="0015088F" w:rsidRDefault="0015088F" w:rsidP="00355FBC">
            <w:pPr>
              <w:pStyle w:val="CRCoverPage"/>
              <w:spacing w:after="0"/>
              <w:rPr>
                <w:noProof/>
              </w:rPr>
            </w:pPr>
          </w:p>
        </w:tc>
      </w:tr>
      <w:tr w:rsidR="0015088F" w14:paraId="09E93E04" w14:textId="77777777" w:rsidTr="00355FBC">
        <w:tc>
          <w:tcPr>
            <w:tcW w:w="9641" w:type="dxa"/>
            <w:gridSpan w:val="9"/>
            <w:tcBorders>
              <w:top w:val="single" w:sz="4" w:space="0" w:color="auto"/>
            </w:tcBorders>
          </w:tcPr>
          <w:p w14:paraId="55A3D9D9" w14:textId="77777777" w:rsidR="0015088F" w:rsidRPr="00F25D98" w:rsidRDefault="0015088F" w:rsidP="00355FBC">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15088F" w14:paraId="27CFA822" w14:textId="77777777" w:rsidTr="00355FBC">
        <w:tc>
          <w:tcPr>
            <w:tcW w:w="9641" w:type="dxa"/>
            <w:gridSpan w:val="9"/>
          </w:tcPr>
          <w:p w14:paraId="53FCE450" w14:textId="77777777" w:rsidR="0015088F" w:rsidRDefault="0015088F" w:rsidP="00355FBC">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355FBC">
        <w:tc>
          <w:tcPr>
            <w:tcW w:w="2835" w:type="dxa"/>
          </w:tcPr>
          <w:p w14:paraId="7E39F949" w14:textId="77777777" w:rsidR="0015088F" w:rsidRDefault="0015088F" w:rsidP="00355FBC">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355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355FBC">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355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49EDCE21" w:rsidR="0015088F" w:rsidRDefault="0015088F" w:rsidP="00355FBC">
            <w:pPr>
              <w:pStyle w:val="CRCoverPage"/>
              <w:spacing w:after="0"/>
              <w:jc w:val="center"/>
              <w:rPr>
                <w:b/>
                <w:caps/>
                <w:noProof/>
              </w:rPr>
            </w:pPr>
          </w:p>
        </w:tc>
        <w:tc>
          <w:tcPr>
            <w:tcW w:w="2126" w:type="dxa"/>
          </w:tcPr>
          <w:p w14:paraId="503ECD67" w14:textId="77777777" w:rsidR="0015088F" w:rsidRDefault="0015088F" w:rsidP="00355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355FBC">
            <w:pPr>
              <w:pStyle w:val="CRCoverPage"/>
              <w:spacing w:after="0"/>
              <w:jc w:val="center"/>
              <w:rPr>
                <w:b/>
                <w:caps/>
                <w:noProof/>
              </w:rPr>
            </w:pPr>
          </w:p>
        </w:tc>
        <w:tc>
          <w:tcPr>
            <w:tcW w:w="1418" w:type="dxa"/>
            <w:tcBorders>
              <w:left w:val="nil"/>
            </w:tcBorders>
          </w:tcPr>
          <w:p w14:paraId="79CCA4C8" w14:textId="77777777" w:rsidR="0015088F" w:rsidRDefault="0015088F" w:rsidP="00355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4309B037" w:rsidR="0015088F" w:rsidRDefault="0015088F" w:rsidP="00355FBC">
            <w:pPr>
              <w:pStyle w:val="CRCoverPage"/>
              <w:spacing w:after="0"/>
              <w:jc w:val="center"/>
              <w:rPr>
                <w:b/>
                <w:bCs/>
                <w:caps/>
                <w:noProof/>
              </w:rPr>
            </w:pP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355FBC">
        <w:tc>
          <w:tcPr>
            <w:tcW w:w="9640" w:type="dxa"/>
            <w:gridSpan w:val="11"/>
          </w:tcPr>
          <w:p w14:paraId="56BAA223" w14:textId="77777777" w:rsidR="0015088F" w:rsidRDefault="0015088F" w:rsidP="00355FBC">
            <w:pPr>
              <w:pStyle w:val="CRCoverPage"/>
              <w:spacing w:after="0"/>
              <w:rPr>
                <w:noProof/>
                <w:sz w:val="8"/>
                <w:szCs w:val="8"/>
              </w:rPr>
            </w:pPr>
          </w:p>
        </w:tc>
      </w:tr>
      <w:tr w:rsidR="0015088F" w14:paraId="7D5036FD" w14:textId="77777777" w:rsidTr="00355FBC">
        <w:tc>
          <w:tcPr>
            <w:tcW w:w="1843" w:type="dxa"/>
            <w:tcBorders>
              <w:top w:val="single" w:sz="4" w:space="0" w:color="auto"/>
              <w:left w:val="single" w:sz="4" w:space="0" w:color="auto"/>
            </w:tcBorders>
          </w:tcPr>
          <w:p w14:paraId="621A0FBA" w14:textId="77777777" w:rsidR="0015088F" w:rsidRDefault="0015088F" w:rsidP="00355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7748439E" w:rsidR="0015088F" w:rsidRDefault="00F53584" w:rsidP="00B71723">
            <w:pPr>
              <w:pStyle w:val="CRCoverPage"/>
              <w:spacing w:after="0"/>
              <w:rPr>
                <w:noProof/>
                <w:lang w:eastAsia="zh-CN"/>
              </w:rPr>
            </w:pPr>
            <w:r>
              <w:rPr>
                <w:noProof/>
                <w:lang w:eastAsia="zh-CN"/>
              </w:rPr>
              <w:t>C</w:t>
            </w:r>
            <w:r>
              <w:rPr>
                <w:rFonts w:hint="eastAsia"/>
                <w:noProof/>
                <w:lang w:eastAsia="zh-CN"/>
              </w:rPr>
              <w:t>le</w:t>
            </w:r>
            <w:r>
              <w:rPr>
                <w:noProof/>
                <w:lang w:eastAsia="zh-CN"/>
              </w:rPr>
              <w:t>an Up for TR 33.867</w:t>
            </w:r>
          </w:p>
        </w:tc>
      </w:tr>
      <w:tr w:rsidR="0015088F" w14:paraId="3CE12F2D" w14:textId="77777777" w:rsidTr="00355FBC">
        <w:tc>
          <w:tcPr>
            <w:tcW w:w="1843" w:type="dxa"/>
            <w:tcBorders>
              <w:left w:val="single" w:sz="4" w:space="0" w:color="auto"/>
            </w:tcBorders>
          </w:tcPr>
          <w:p w14:paraId="095A7F59" w14:textId="77777777" w:rsidR="0015088F" w:rsidRDefault="0015088F" w:rsidP="00355FBC">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355FBC">
            <w:pPr>
              <w:pStyle w:val="CRCoverPage"/>
              <w:spacing w:after="0"/>
              <w:rPr>
                <w:noProof/>
                <w:sz w:val="8"/>
                <w:szCs w:val="8"/>
              </w:rPr>
            </w:pPr>
          </w:p>
        </w:tc>
      </w:tr>
      <w:tr w:rsidR="0015088F" w14:paraId="35E93252" w14:textId="77777777" w:rsidTr="00355FBC">
        <w:tc>
          <w:tcPr>
            <w:tcW w:w="1843" w:type="dxa"/>
            <w:tcBorders>
              <w:left w:val="single" w:sz="4" w:space="0" w:color="auto"/>
            </w:tcBorders>
          </w:tcPr>
          <w:p w14:paraId="25DBB860" w14:textId="77777777" w:rsidR="0015088F" w:rsidRDefault="0015088F" w:rsidP="00355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355FBC">
        <w:tc>
          <w:tcPr>
            <w:tcW w:w="1843" w:type="dxa"/>
            <w:tcBorders>
              <w:left w:val="single" w:sz="4" w:space="0" w:color="auto"/>
            </w:tcBorders>
          </w:tcPr>
          <w:p w14:paraId="4E3C374D" w14:textId="77777777" w:rsidR="0015088F" w:rsidRDefault="0015088F" w:rsidP="00355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355FBC">
        <w:tc>
          <w:tcPr>
            <w:tcW w:w="1843" w:type="dxa"/>
            <w:tcBorders>
              <w:left w:val="single" w:sz="4" w:space="0" w:color="auto"/>
            </w:tcBorders>
          </w:tcPr>
          <w:p w14:paraId="2ADE2B66" w14:textId="77777777" w:rsidR="0015088F" w:rsidRDefault="0015088F" w:rsidP="00355FBC">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355FBC">
            <w:pPr>
              <w:pStyle w:val="CRCoverPage"/>
              <w:spacing w:after="0"/>
              <w:rPr>
                <w:noProof/>
                <w:sz w:val="8"/>
                <w:szCs w:val="8"/>
              </w:rPr>
            </w:pPr>
          </w:p>
        </w:tc>
      </w:tr>
      <w:tr w:rsidR="0015088F" w14:paraId="6C941889" w14:textId="77777777" w:rsidTr="00355FBC">
        <w:tc>
          <w:tcPr>
            <w:tcW w:w="1843" w:type="dxa"/>
            <w:tcBorders>
              <w:left w:val="single" w:sz="4" w:space="0" w:color="auto"/>
            </w:tcBorders>
          </w:tcPr>
          <w:p w14:paraId="1AD97909" w14:textId="77777777" w:rsidR="0015088F" w:rsidRDefault="0015088F" w:rsidP="00355FBC">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40D669BD" w:rsidR="0015088F" w:rsidRDefault="00CD0C5C" w:rsidP="000317AD">
            <w:pPr>
              <w:pStyle w:val="CRCoverPage"/>
              <w:spacing w:after="0"/>
              <w:rPr>
                <w:noProof/>
              </w:rPr>
            </w:pPr>
            <w:r>
              <w:t>FS_</w:t>
            </w:r>
            <w:r w:rsidR="00355FBC">
              <w:t>UC3S</w:t>
            </w:r>
          </w:p>
        </w:tc>
        <w:tc>
          <w:tcPr>
            <w:tcW w:w="567" w:type="dxa"/>
            <w:tcBorders>
              <w:left w:val="nil"/>
            </w:tcBorders>
          </w:tcPr>
          <w:p w14:paraId="72540933" w14:textId="77777777" w:rsidR="0015088F" w:rsidRDefault="0015088F" w:rsidP="00355FBC">
            <w:pPr>
              <w:pStyle w:val="CRCoverPage"/>
              <w:spacing w:after="0"/>
              <w:ind w:right="100"/>
              <w:rPr>
                <w:noProof/>
              </w:rPr>
            </w:pPr>
          </w:p>
        </w:tc>
        <w:tc>
          <w:tcPr>
            <w:tcW w:w="1417" w:type="dxa"/>
            <w:gridSpan w:val="3"/>
            <w:tcBorders>
              <w:left w:val="nil"/>
            </w:tcBorders>
          </w:tcPr>
          <w:p w14:paraId="1CF1D1AE" w14:textId="77777777" w:rsidR="0015088F" w:rsidRDefault="0015088F" w:rsidP="00355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355FBC">
        <w:tc>
          <w:tcPr>
            <w:tcW w:w="1843" w:type="dxa"/>
            <w:tcBorders>
              <w:left w:val="single" w:sz="4" w:space="0" w:color="auto"/>
            </w:tcBorders>
          </w:tcPr>
          <w:p w14:paraId="087E26F3" w14:textId="77777777" w:rsidR="0015088F" w:rsidRDefault="0015088F" w:rsidP="00355FBC">
            <w:pPr>
              <w:pStyle w:val="CRCoverPage"/>
              <w:spacing w:after="0"/>
              <w:rPr>
                <w:b/>
                <w:i/>
                <w:noProof/>
                <w:sz w:val="8"/>
                <w:szCs w:val="8"/>
              </w:rPr>
            </w:pPr>
          </w:p>
        </w:tc>
        <w:tc>
          <w:tcPr>
            <w:tcW w:w="1986" w:type="dxa"/>
            <w:gridSpan w:val="4"/>
          </w:tcPr>
          <w:p w14:paraId="6AA8F065" w14:textId="77777777" w:rsidR="0015088F" w:rsidRDefault="0015088F" w:rsidP="00355FBC">
            <w:pPr>
              <w:pStyle w:val="CRCoverPage"/>
              <w:spacing w:after="0"/>
              <w:rPr>
                <w:noProof/>
                <w:sz w:val="8"/>
                <w:szCs w:val="8"/>
              </w:rPr>
            </w:pPr>
          </w:p>
        </w:tc>
        <w:tc>
          <w:tcPr>
            <w:tcW w:w="2267" w:type="dxa"/>
            <w:gridSpan w:val="2"/>
          </w:tcPr>
          <w:p w14:paraId="6E1B54C4" w14:textId="77777777" w:rsidR="0015088F" w:rsidRDefault="0015088F" w:rsidP="00355FBC">
            <w:pPr>
              <w:pStyle w:val="CRCoverPage"/>
              <w:spacing w:after="0"/>
              <w:rPr>
                <w:noProof/>
                <w:sz w:val="8"/>
                <w:szCs w:val="8"/>
              </w:rPr>
            </w:pPr>
          </w:p>
        </w:tc>
        <w:tc>
          <w:tcPr>
            <w:tcW w:w="1417" w:type="dxa"/>
            <w:gridSpan w:val="3"/>
          </w:tcPr>
          <w:p w14:paraId="298FC9A2" w14:textId="77777777" w:rsidR="0015088F" w:rsidRDefault="0015088F" w:rsidP="00355FBC">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355FBC">
            <w:pPr>
              <w:pStyle w:val="CRCoverPage"/>
              <w:spacing w:after="0"/>
              <w:rPr>
                <w:noProof/>
                <w:sz w:val="8"/>
                <w:szCs w:val="8"/>
              </w:rPr>
            </w:pPr>
          </w:p>
        </w:tc>
      </w:tr>
      <w:tr w:rsidR="0015088F" w14:paraId="1D11D532" w14:textId="77777777" w:rsidTr="00355FBC">
        <w:trPr>
          <w:cantSplit/>
        </w:trPr>
        <w:tc>
          <w:tcPr>
            <w:tcW w:w="1843" w:type="dxa"/>
            <w:tcBorders>
              <w:left w:val="single" w:sz="4" w:space="0" w:color="auto"/>
            </w:tcBorders>
          </w:tcPr>
          <w:p w14:paraId="5E1890C5" w14:textId="77777777" w:rsidR="0015088F" w:rsidRDefault="0015088F" w:rsidP="00355FBC">
            <w:pPr>
              <w:pStyle w:val="CRCoverPage"/>
              <w:tabs>
                <w:tab w:val="right" w:pos="1759"/>
              </w:tabs>
              <w:spacing w:after="0"/>
              <w:rPr>
                <w:b/>
                <w:i/>
                <w:noProof/>
              </w:rPr>
            </w:pPr>
            <w:r>
              <w:rPr>
                <w:b/>
                <w:i/>
                <w:noProof/>
              </w:rPr>
              <w:t>Category:</w:t>
            </w:r>
          </w:p>
        </w:tc>
        <w:tc>
          <w:tcPr>
            <w:tcW w:w="851" w:type="dxa"/>
            <w:shd w:val="pct30" w:color="FFFF00" w:fill="auto"/>
          </w:tcPr>
          <w:p w14:paraId="6F76B7DF" w14:textId="57871718" w:rsidR="0015088F" w:rsidRDefault="00355FBC" w:rsidP="000D65C0">
            <w:pPr>
              <w:pStyle w:val="CRCoverPage"/>
              <w:spacing w:after="0"/>
              <w:ind w:right="-609"/>
              <w:rPr>
                <w:b/>
                <w:noProof/>
              </w:rPr>
            </w:pPr>
            <w:r>
              <w:rPr>
                <w:b/>
                <w:noProof/>
              </w:rPr>
              <w:t>D</w:t>
            </w:r>
          </w:p>
        </w:tc>
        <w:tc>
          <w:tcPr>
            <w:tcW w:w="3402" w:type="dxa"/>
            <w:gridSpan w:val="5"/>
            <w:tcBorders>
              <w:left w:val="nil"/>
            </w:tcBorders>
          </w:tcPr>
          <w:p w14:paraId="3878CBD7" w14:textId="77777777" w:rsidR="0015088F" w:rsidRDefault="0015088F" w:rsidP="00355FBC">
            <w:pPr>
              <w:pStyle w:val="CRCoverPage"/>
              <w:spacing w:after="0"/>
              <w:rPr>
                <w:noProof/>
              </w:rPr>
            </w:pPr>
          </w:p>
        </w:tc>
        <w:tc>
          <w:tcPr>
            <w:tcW w:w="1417" w:type="dxa"/>
            <w:gridSpan w:val="3"/>
            <w:tcBorders>
              <w:left w:val="nil"/>
            </w:tcBorders>
          </w:tcPr>
          <w:p w14:paraId="0D30CB41" w14:textId="77777777" w:rsidR="0015088F" w:rsidRDefault="0015088F" w:rsidP="00355F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355FBC">
        <w:tc>
          <w:tcPr>
            <w:tcW w:w="1843" w:type="dxa"/>
            <w:tcBorders>
              <w:left w:val="single" w:sz="4" w:space="0" w:color="auto"/>
              <w:bottom w:val="single" w:sz="4" w:space="0" w:color="auto"/>
            </w:tcBorders>
          </w:tcPr>
          <w:p w14:paraId="502C90EA" w14:textId="77777777" w:rsidR="0015088F" w:rsidRDefault="0015088F" w:rsidP="00355FBC">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355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355FBC">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355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355FBC">
        <w:tc>
          <w:tcPr>
            <w:tcW w:w="1843" w:type="dxa"/>
          </w:tcPr>
          <w:p w14:paraId="209823FD" w14:textId="77777777" w:rsidR="0015088F" w:rsidRDefault="0015088F" w:rsidP="00355FBC">
            <w:pPr>
              <w:pStyle w:val="CRCoverPage"/>
              <w:spacing w:after="0"/>
              <w:rPr>
                <w:b/>
                <w:i/>
                <w:noProof/>
                <w:sz w:val="8"/>
                <w:szCs w:val="8"/>
              </w:rPr>
            </w:pPr>
          </w:p>
        </w:tc>
        <w:tc>
          <w:tcPr>
            <w:tcW w:w="7797" w:type="dxa"/>
            <w:gridSpan w:val="10"/>
          </w:tcPr>
          <w:p w14:paraId="07A956CA" w14:textId="77777777" w:rsidR="0015088F" w:rsidRDefault="0015088F" w:rsidP="00355FBC">
            <w:pPr>
              <w:pStyle w:val="CRCoverPage"/>
              <w:spacing w:after="0"/>
              <w:rPr>
                <w:noProof/>
                <w:sz w:val="8"/>
                <w:szCs w:val="8"/>
              </w:rPr>
            </w:pPr>
          </w:p>
        </w:tc>
      </w:tr>
      <w:tr w:rsidR="0015088F" w14:paraId="5C80F454" w14:textId="77777777" w:rsidTr="00355FBC">
        <w:tc>
          <w:tcPr>
            <w:tcW w:w="2694" w:type="dxa"/>
            <w:gridSpan w:val="2"/>
            <w:tcBorders>
              <w:top w:val="single" w:sz="4" w:space="0" w:color="auto"/>
              <w:left w:val="single" w:sz="4" w:space="0" w:color="auto"/>
            </w:tcBorders>
          </w:tcPr>
          <w:p w14:paraId="0ABF221C" w14:textId="77777777" w:rsidR="0015088F" w:rsidRDefault="0015088F" w:rsidP="00355F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24CB7" w14:textId="77777777" w:rsidR="000D5882" w:rsidRDefault="00355FBC" w:rsidP="00102A37">
            <w:pPr>
              <w:pStyle w:val="CRCoverPage"/>
              <w:spacing w:after="0"/>
            </w:pPr>
            <w:r>
              <w:t xml:space="preserve">There are some typo and a remaining editor’s note in the TR 33.867, it is proposed to make a </w:t>
            </w:r>
            <w:proofErr w:type="spellStart"/>
            <w:r>
              <w:t>clean up</w:t>
            </w:r>
            <w:proofErr w:type="spellEnd"/>
            <w:r>
              <w:t>.</w:t>
            </w:r>
          </w:p>
          <w:p w14:paraId="618C4005" w14:textId="1470BE11" w:rsidR="00355FBC" w:rsidRPr="000D5882" w:rsidRDefault="00355FBC" w:rsidP="00102A37">
            <w:pPr>
              <w:pStyle w:val="CRCoverPage"/>
              <w:spacing w:after="0"/>
              <w:rPr>
                <w:noProof/>
                <w:lang w:eastAsia="zh-CN"/>
              </w:rPr>
            </w:pPr>
            <w:r>
              <w:rPr>
                <w:rFonts w:hint="eastAsia"/>
                <w:noProof/>
                <w:lang w:eastAsia="zh-CN"/>
              </w:rPr>
              <w:t>T</w:t>
            </w:r>
            <w:r>
              <w:rPr>
                <w:noProof/>
                <w:lang w:eastAsia="zh-CN"/>
              </w:rPr>
              <w:t>he remaining editor’s note: “</w:t>
            </w:r>
            <w:r w:rsidRPr="00355FBC">
              <w:rPr>
                <w:noProof/>
                <w:lang w:eastAsia="zh-CN"/>
              </w:rPr>
              <w:t>How to delete data subject to the user consent is ffs.</w:t>
            </w:r>
            <w:r>
              <w:rPr>
                <w:noProof/>
                <w:lang w:eastAsia="zh-CN"/>
              </w:rPr>
              <w:t>” is already addressed</w:t>
            </w:r>
            <w:r w:rsidR="003A47AC">
              <w:rPr>
                <w:noProof/>
                <w:lang w:eastAsia="zh-CN"/>
              </w:rPr>
              <w:t xml:space="preserve"> in clause 8.3</w:t>
            </w:r>
          </w:p>
        </w:tc>
      </w:tr>
      <w:tr w:rsidR="0015088F" w14:paraId="2A544411" w14:textId="77777777" w:rsidTr="00355FBC">
        <w:tc>
          <w:tcPr>
            <w:tcW w:w="2694" w:type="dxa"/>
            <w:gridSpan w:val="2"/>
            <w:tcBorders>
              <w:left w:val="single" w:sz="4" w:space="0" w:color="auto"/>
            </w:tcBorders>
          </w:tcPr>
          <w:p w14:paraId="5A2A25A9" w14:textId="77777777" w:rsidR="0015088F" w:rsidRDefault="0015088F" w:rsidP="00355FBC">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355FBC">
            <w:pPr>
              <w:pStyle w:val="CRCoverPage"/>
              <w:spacing w:after="0"/>
              <w:rPr>
                <w:noProof/>
                <w:sz w:val="8"/>
                <w:szCs w:val="8"/>
              </w:rPr>
            </w:pPr>
          </w:p>
        </w:tc>
      </w:tr>
      <w:tr w:rsidR="0015088F" w14:paraId="026400CB" w14:textId="77777777" w:rsidTr="00355FBC">
        <w:tc>
          <w:tcPr>
            <w:tcW w:w="2694" w:type="dxa"/>
            <w:gridSpan w:val="2"/>
            <w:tcBorders>
              <w:left w:val="single" w:sz="4" w:space="0" w:color="auto"/>
            </w:tcBorders>
          </w:tcPr>
          <w:p w14:paraId="7DC41837" w14:textId="77777777" w:rsidR="0015088F" w:rsidRDefault="0015088F" w:rsidP="00355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F7C8F" w14:textId="0D786D88" w:rsidR="00355FBC" w:rsidRDefault="00355FBC" w:rsidP="00A9485D">
            <w:pPr>
              <w:pStyle w:val="CRCoverPage"/>
              <w:spacing w:after="0"/>
              <w:rPr>
                <w:noProof/>
                <w:lang w:eastAsia="zh-CN"/>
              </w:rPr>
            </w:pPr>
            <w:r>
              <w:rPr>
                <w:rFonts w:hint="eastAsia"/>
                <w:noProof/>
                <w:lang w:eastAsia="zh-CN"/>
              </w:rPr>
              <w:t>T</w:t>
            </w:r>
            <w:r>
              <w:rPr>
                <w:noProof/>
                <w:lang w:eastAsia="zh-CN"/>
              </w:rPr>
              <w:t xml:space="preserve">ypos on Contents, 4.2, 7.6.2, </w:t>
            </w:r>
            <w:r w:rsidR="003A47AC">
              <w:rPr>
                <w:noProof/>
                <w:lang w:eastAsia="zh-CN"/>
              </w:rPr>
              <w:t xml:space="preserve">8.1, </w:t>
            </w:r>
            <w:r>
              <w:rPr>
                <w:noProof/>
                <w:lang w:eastAsia="zh-CN"/>
              </w:rPr>
              <w:t>8.</w:t>
            </w:r>
            <w:r>
              <w:rPr>
                <w:rFonts w:hint="eastAsia"/>
                <w:noProof/>
                <w:lang w:eastAsia="zh-CN"/>
              </w:rPr>
              <w:t>3</w:t>
            </w:r>
            <w:r w:rsidR="003A47AC">
              <w:rPr>
                <w:noProof/>
                <w:lang w:eastAsia="zh-CN"/>
              </w:rPr>
              <w:t>, 8.5</w:t>
            </w:r>
          </w:p>
          <w:p w14:paraId="66E1E03A" w14:textId="22B2DAF9" w:rsidR="00355FBC" w:rsidRPr="000D5882" w:rsidRDefault="00355FBC" w:rsidP="00A9485D">
            <w:pPr>
              <w:pStyle w:val="CRCoverPage"/>
              <w:spacing w:after="0"/>
              <w:rPr>
                <w:noProof/>
                <w:lang w:eastAsia="zh-CN"/>
              </w:rPr>
            </w:pPr>
            <w:r>
              <w:rPr>
                <w:rFonts w:hint="eastAsia"/>
                <w:noProof/>
                <w:lang w:eastAsia="zh-CN"/>
              </w:rPr>
              <w:t>D</w:t>
            </w:r>
            <w:r>
              <w:rPr>
                <w:noProof/>
                <w:lang w:eastAsia="zh-CN"/>
              </w:rPr>
              <w:t>elete EN in 8.6.3.</w:t>
            </w:r>
          </w:p>
        </w:tc>
      </w:tr>
      <w:tr w:rsidR="0015088F" w14:paraId="3EBD6C5D" w14:textId="77777777" w:rsidTr="00355FBC">
        <w:tc>
          <w:tcPr>
            <w:tcW w:w="2694" w:type="dxa"/>
            <w:gridSpan w:val="2"/>
            <w:tcBorders>
              <w:left w:val="single" w:sz="4" w:space="0" w:color="auto"/>
            </w:tcBorders>
          </w:tcPr>
          <w:p w14:paraId="517F188D" w14:textId="77777777" w:rsidR="0015088F" w:rsidRDefault="0015088F" w:rsidP="00355FBC">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355FBC">
            <w:pPr>
              <w:pStyle w:val="CRCoverPage"/>
              <w:spacing w:after="0"/>
              <w:rPr>
                <w:noProof/>
                <w:sz w:val="8"/>
                <w:szCs w:val="8"/>
              </w:rPr>
            </w:pPr>
          </w:p>
        </w:tc>
      </w:tr>
      <w:tr w:rsidR="0015088F" w14:paraId="25AEA45A" w14:textId="77777777" w:rsidTr="00355FBC">
        <w:tc>
          <w:tcPr>
            <w:tcW w:w="2694" w:type="dxa"/>
            <w:gridSpan w:val="2"/>
            <w:tcBorders>
              <w:left w:val="single" w:sz="4" w:space="0" w:color="auto"/>
              <w:bottom w:val="single" w:sz="4" w:space="0" w:color="auto"/>
            </w:tcBorders>
          </w:tcPr>
          <w:p w14:paraId="03F2F5F8" w14:textId="77777777" w:rsidR="0015088F" w:rsidRDefault="0015088F" w:rsidP="00355F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354FA775" w:rsidR="0015088F" w:rsidRDefault="00601599" w:rsidP="00701E48">
            <w:pPr>
              <w:pStyle w:val="CRCoverPage"/>
              <w:spacing w:after="0"/>
              <w:rPr>
                <w:noProof/>
              </w:rPr>
            </w:pPr>
            <w:r>
              <w:rPr>
                <w:noProof/>
              </w:rPr>
              <w:t>Incomplete editorial work</w:t>
            </w:r>
          </w:p>
        </w:tc>
      </w:tr>
      <w:tr w:rsidR="0015088F" w14:paraId="54BD0AAF" w14:textId="77777777" w:rsidTr="00355FBC">
        <w:tc>
          <w:tcPr>
            <w:tcW w:w="2694" w:type="dxa"/>
            <w:gridSpan w:val="2"/>
          </w:tcPr>
          <w:p w14:paraId="37E3DD59" w14:textId="77777777" w:rsidR="0015088F" w:rsidRDefault="0015088F" w:rsidP="00355FBC">
            <w:pPr>
              <w:pStyle w:val="CRCoverPage"/>
              <w:spacing w:after="0"/>
              <w:rPr>
                <w:b/>
                <w:i/>
                <w:noProof/>
                <w:sz w:val="8"/>
                <w:szCs w:val="8"/>
              </w:rPr>
            </w:pPr>
          </w:p>
        </w:tc>
        <w:tc>
          <w:tcPr>
            <w:tcW w:w="6946" w:type="dxa"/>
            <w:gridSpan w:val="9"/>
          </w:tcPr>
          <w:p w14:paraId="3BAF7234" w14:textId="77777777" w:rsidR="0015088F" w:rsidRDefault="0015088F" w:rsidP="00355FBC">
            <w:pPr>
              <w:pStyle w:val="CRCoverPage"/>
              <w:spacing w:after="0"/>
              <w:rPr>
                <w:noProof/>
                <w:sz w:val="8"/>
                <w:szCs w:val="8"/>
              </w:rPr>
            </w:pPr>
          </w:p>
        </w:tc>
      </w:tr>
      <w:tr w:rsidR="0015088F" w14:paraId="6768B260" w14:textId="77777777" w:rsidTr="00355FBC">
        <w:tc>
          <w:tcPr>
            <w:tcW w:w="2694" w:type="dxa"/>
            <w:gridSpan w:val="2"/>
            <w:tcBorders>
              <w:top w:val="single" w:sz="4" w:space="0" w:color="auto"/>
              <w:left w:val="single" w:sz="4" w:space="0" w:color="auto"/>
            </w:tcBorders>
          </w:tcPr>
          <w:p w14:paraId="734FB496" w14:textId="77777777" w:rsidR="0015088F" w:rsidRDefault="0015088F" w:rsidP="00355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01D42484" w:rsidR="0015088F" w:rsidRDefault="003A47AC" w:rsidP="001531B7">
            <w:pPr>
              <w:pStyle w:val="CRCoverPage"/>
              <w:spacing w:after="0"/>
              <w:rPr>
                <w:noProof/>
              </w:rPr>
            </w:pPr>
            <w:r>
              <w:t>Contents, 4.2, 7.6.2, 8.1, 8.3, 8.5, 8.6.3</w:t>
            </w:r>
          </w:p>
        </w:tc>
      </w:tr>
      <w:tr w:rsidR="0015088F" w14:paraId="4654305F" w14:textId="77777777" w:rsidTr="00355FBC">
        <w:tc>
          <w:tcPr>
            <w:tcW w:w="2694" w:type="dxa"/>
            <w:gridSpan w:val="2"/>
            <w:tcBorders>
              <w:left w:val="single" w:sz="4" w:space="0" w:color="auto"/>
            </w:tcBorders>
          </w:tcPr>
          <w:p w14:paraId="36900450" w14:textId="77777777" w:rsidR="0015088F" w:rsidRDefault="0015088F" w:rsidP="00355FBC">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355FBC">
            <w:pPr>
              <w:pStyle w:val="CRCoverPage"/>
              <w:spacing w:after="0"/>
              <w:rPr>
                <w:noProof/>
                <w:sz w:val="8"/>
                <w:szCs w:val="8"/>
              </w:rPr>
            </w:pPr>
          </w:p>
        </w:tc>
      </w:tr>
      <w:tr w:rsidR="0015088F" w14:paraId="1F2AD7A9" w14:textId="77777777" w:rsidTr="00355FBC">
        <w:tc>
          <w:tcPr>
            <w:tcW w:w="2694" w:type="dxa"/>
            <w:gridSpan w:val="2"/>
            <w:tcBorders>
              <w:left w:val="single" w:sz="4" w:space="0" w:color="auto"/>
            </w:tcBorders>
          </w:tcPr>
          <w:p w14:paraId="26D07545" w14:textId="77777777" w:rsidR="0015088F" w:rsidRDefault="0015088F" w:rsidP="00355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355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355FBC">
            <w:pPr>
              <w:pStyle w:val="CRCoverPage"/>
              <w:spacing w:after="0"/>
              <w:jc w:val="center"/>
              <w:rPr>
                <w:b/>
                <w:caps/>
                <w:noProof/>
              </w:rPr>
            </w:pPr>
            <w:r>
              <w:rPr>
                <w:b/>
                <w:caps/>
                <w:noProof/>
              </w:rPr>
              <w:t>N</w:t>
            </w:r>
          </w:p>
        </w:tc>
        <w:tc>
          <w:tcPr>
            <w:tcW w:w="2977" w:type="dxa"/>
            <w:gridSpan w:val="4"/>
          </w:tcPr>
          <w:p w14:paraId="056CBD22" w14:textId="77777777" w:rsidR="0015088F" w:rsidRDefault="0015088F" w:rsidP="00355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355FBC">
            <w:pPr>
              <w:pStyle w:val="CRCoverPage"/>
              <w:spacing w:after="0"/>
              <w:ind w:left="99"/>
              <w:rPr>
                <w:noProof/>
              </w:rPr>
            </w:pPr>
          </w:p>
        </w:tc>
      </w:tr>
      <w:tr w:rsidR="0015088F" w14:paraId="1E6FE006" w14:textId="77777777" w:rsidTr="00355FBC">
        <w:tc>
          <w:tcPr>
            <w:tcW w:w="2694" w:type="dxa"/>
            <w:gridSpan w:val="2"/>
            <w:tcBorders>
              <w:left w:val="single" w:sz="4" w:space="0" w:color="auto"/>
            </w:tcBorders>
          </w:tcPr>
          <w:p w14:paraId="49A023D1" w14:textId="77777777" w:rsidR="0015088F" w:rsidRDefault="0015088F" w:rsidP="00355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355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355FBC">
            <w:pPr>
              <w:pStyle w:val="CRCoverPage"/>
              <w:spacing w:after="0"/>
              <w:jc w:val="center"/>
              <w:rPr>
                <w:b/>
                <w:caps/>
                <w:noProof/>
              </w:rPr>
            </w:pPr>
            <w:r>
              <w:rPr>
                <w:b/>
                <w:caps/>
                <w:noProof/>
              </w:rPr>
              <w:t>x</w:t>
            </w:r>
          </w:p>
        </w:tc>
        <w:tc>
          <w:tcPr>
            <w:tcW w:w="2977" w:type="dxa"/>
            <w:gridSpan w:val="4"/>
          </w:tcPr>
          <w:p w14:paraId="1551423B" w14:textId="77777777" w:rsidR="0015088F" w:rsidRDefault="0015088F" w:rsidP="00355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355FBC">
            <w:pPr>
              <w:pStyle w:val="CRCoverPage"/>
              <w:spacing w:after="0"/>
              <w:ind w:left="99"/>
              <w:rPr>
                <w:noProof/>
              </w:rPr>
            </w:pPr>
            <w:r>
              <w:rPr>
                <w:noProof/>
              </w:rPr>
              <w:t xml:space="preserve">TS/TR ... CR ... </w:t>
            </w:r>
          </w:p>
        </w:tc>
      </w:tr>
      <w:tr w:rsidR="0015088F" w14:paraId="599417D4" w14:textId="77777777" w:rsidTr="00355FBC">
        <w:tc>
          <w:tcPr>
            <w:tcW w:w="2694" w:type="dxa"/>
            <w:gridSpan w:val="2"/>
            <w:tcBorders>
              <w:left w:val="single" w:sz="4" w:space="0" w:color="auto"/>
            </w:tcBorders>
          </w:tcPr>
          <w:p w14:paraId="44F20B0A" w14:textId="77777777" w:rsidR="0015088F" w:rsidRDefault="0015088F" w:rsidP="00355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355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355FBC">
            <w:pPr>
              <w:pStyle w:val="CRCoverPage"/>
              <w:spacing w:after="0"/>
              <w:jc w:val="center"/>
              <w:rPr>
                <w:b/>
                <w:caps/>
                <w:noProof/>
              </w:rPr>
            </w:pPr>
            <w:r>
              <w:rPr>
                <w:b/>
                <w:caps/>
                <w:noProof/>
              </w:rPr>
              <w:t>x</w:t>
            </w:r>
          </w:p>
        </w:tc>
        <w:tc>
          <w:tcPr>
            <w:tcW w:w="2977" w:type="dxa"/>
            <w:gridSpan w:val="4"/>
          </w:tcPr>
          <w:p w14:paraId="5C930AEC" w14:textId="77777777" w:rsidR="0015088F" w:rsidRDefault="0015088F" w:rsidP="00355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355FBC">
            <w:pPr>
              <w:pStyle w:val="CRCoverPage"/>
              <w:spacing w:after="0"/>
              <w:ind w:left="99"/>
              <w:rPr>
                <w:noProof/>
              </w:rPr>
            </w:pPr>
            <w:r>
              <w:rPr>
                <w:noProof/>
              </w:rPr>
              <w:t xml:space="preserve">TS/TR ... CR ... </w:t>
            </w:r>
          </w:p>
        </w:tc>
      </w:tr>
      <w:tr w:rsidR="0015088F" w14:paraId="6A42FC20" w14:textId="77777777" w:rsidTr="00355FBC">
        <w:tc>
          <w:tcPr>
            <w:tcW w:w="2694" w:type="dxa"/>
            <w:gridSpan w:val="2"/>
            <w:tcBorders>
              <w:left w:val="single" w:sz="4" w:space="0" w:color="auto"/>
            </w:tcBorders>
          </w:tcPr>
          <w:p w14:paraId="21630D7D" w14:textId="77777777" w:rsidR="0015088F" w:rsidRDefault="0015088F" w:rsidP="00355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355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355FBC">
            <w:pPr>
              <w:pStyle w:val="CRCoverPage"/>
              <w:spacing w:after="0"/>
              <w:jc w:val="center"/>
              <w:rPr>
                <w:b/>
                <w:caps/>
                <w:noProof/>
              </w:rPr>
            </w:pPr>
            <w:r>
              <w:rPr>
                <w:b/>
                <w:caps/>
                <w:noProof/>
              </w:rPr>
              <w:t>x</w:t>
            </w:r>
          </w:p>
        </w:tc>
        <w:tc>
          <w:tcPr>
            <w:tcW w:w="2977" w:type="dxa"/>
            <w:gridSpan w:val="4"/>
          </w:tcPr>
          <w:p w14:paraId="63EA4A13" w14:textId="77777777" w:rsidR="0015088F" w:rsidRDefault="0015088F" w:rsidP="00355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355FBC">
            <w:pPr>
              <w:pStyle w:val="CRCoverPage"/>
              <w:spacing w:after="0"/>
              <w:ind w:left="99"/>
              <w:rPr>
                <w:noProof/>
              </w:rPr>
            </w:pPr>
            <w:r>
              <w:rPr>
                <w:noProof/>
              </w:rPr>
              <w:t xml:space="preserve">TS/TR ... CR ... </w:t>
            </w:r>
          </w:p>
        </w:tc>
      </w:tr>
      <w:tr w:rsidR="0015088F" w14:paraId="09B72119" w14:textId="77777777" w:rsidTr="00355FBC">
        <w:tc>
          <w:tcPr>
            <w:tcW w:w="2694" w:type="dxa"/>
            <w:gridSpan w:val="2"/>
            <w:tcBorders>
              <w:left w:val="single" w:sz="4" w:space="0" w:color="auto"/>
            </w:tcBorders>
          </w:tcPr>
          <w:p w14:paraId="26CF574E" w14:textId="77777777" w:rsidR="0015088F" w:rsidRDefault="0015088F" w:rsidP="00355FBC">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355FBC">
            <w:pPr>
              <w:pStyle w:val="CRCoverPage"/>
              <w:spacing w:after="0"/>
              <w:rPr>
                <w:noProof/>
              </w:rPr>
            </w:pPr>
          </w:p>
        </w:tc>
      </w:tr>
      <w:tr w:rsidR="0015088F" w14:paraId="77A8F3B4" w14:textId="77777777" w:rsidTr="00355FBC">
        <w:tc>
          <w:tcPr>
            <w:tcW w:w="2694" w:type="dxa"/>
            <w:gridSpan w:val="2"/>
            <w:tcBorders>
              <w:left w:val="single" w:sz="4" w:space="0" w:color="auto"/>
              <w:bottom w:val="single" w:sz="4" w:space="0" w:color="auto"/>
            </w:tcBorders>
          </w:tcPr>
          <w:p w14:paraId="517D6178" w14:textId="77777777" w:rsidR="0015088F" w:rsidRDefault="0015088F" w:rsidP="00355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355FBC">
            <w:pPr>
              <w:pStyle w:val="CRCoverPage"/>
              <w:spacing w:after="0"/>
              <w:ind w:left="100"/>
              <w:rPr>
                <w:noProof/>
              </w:rPr>
            </w:pPr>
          </w:p>
        </w:tc>
      </w:tr>
      <w:tr w:rsidR="0015088F" w:rsidRPr="008863B9" w14:paraId="63821DFB" w14:textId="77777777" w:rsidTr="00355FBC">
        <w:tc>
          <w:tcPr>
            <w:tcW w:w="2694" w:type="dxa"/>
            <w:gridSpan w:val="2"/>
            <w:tcBorders>
              <w:top w:val="single" w:sz="4" w:space="0" w:color="auto"/>
              <w:bottom w:val="single" w:sz="4" w:space="0" w:color="auto"/>
            </w:tcBorders>
          </w:tcPr>
          <w:p w14:paraId="279A3B46" w14:textId="77777777" w:rsidR="0015088F" w:rsidRPr="008863B9" w:rsidRDefault="0015088F" w:rsidP="00355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355FBC">
            <w:pPr>
              <w:pStyle w:val="CRCoverPage"/>
              <w:spacing w:after="0"/>
              <w:ind w:left="100"/>
              <w:rPr>
                <w:noProof/>
                <w:sz w:val="8"/>
                <w:szCs w:val="8"/>
              </w:rPr>
            </w:pPr>
          </w:p>
        </w:tc>
      </w:tr>
      <w:tr w:rsidR="0015088F" w14:paraId="398CD35E" w14:textId="77777777" w:rsidTr="00355FBC">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355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355FBC">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735BC43A" w14:textId="77777777" w:rsidR="00355FBC" w:rsidRDefault="00A9485D" w:rsidP="00355FBC">
      <w:r>
        <w:rPr>
          <w:rFonts w:eastAsia="宋体"/>
        </w:rPr>
        <w:t xml:space="preserve"> </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55FBC" w:rsidRPr="00BF2603" w14:paraId="0C3DF348" w14:textId="77777777" w:rsidTr="00355FBC">
        <w:tc>
          <w:tcPr>
            <w:tcW w:w="10423" w:type="dxa"/>
            <w:gridSpan w:val="2"/>
            <w:shd w:val="clear" w:color="auto" w:fill="auto"/>
          </w:tcPr>
          <w:p w14:paraId="357608D7" w14:textId="77777777" w:rsidR="00355FBC" w:rsidRPr="00BF2603" w:rsidRDefault="00355FBC" w:rsidP="00355FBC">
            <w:pPr>
              <w:pStyle w:val="ZA"/>
              <w:framePr w:w="0" w:hRule="auto" w:wrap="auto" w:vAnchor="margin" w:hAnchor="text" w:yAlign="inline"/>
              <w:rPr>
                <w:noProof w:val="0"/>
              </w:rPr>
            </w:pPr>
            <w:bookmarkStart w:id="1" w:name="page1"/>
            <w:r w:rsidRPr="00BF2603">
              <w:rPr>
                <w:noProof w:val="0"/>
                <w:sz w:val="64"/>
              </w:rPr>
              <w:t xml:space="preserve">3GPP TR 33.867 </w:t>
            </w:r>
            <w:r w:rsidRPr="00BF2603">
              <w:rPr>
                <w:noProof w:val="0"/>
              </w:rPr>
              <w:t>V1</w:t>
            </w:r>
            <w:r>
              <w:rPr>
                <w:noProof w:val="0"/>
              </w:rPr>
              <w:t>7</w:t>
            </w:r>
            <w:r w:rsidRPr="00BF2603">
              <w:rPr>
                <w:noProof w:val="0"/>
              </w:rPr>
              <w:t xml:space="preserve">.0.0 </w:t>
            </w:r>
            <w:r w:rsidRPr="00BF2603">
              <w:rPr>
                <w:noProof w:val="0"/>
                <w:sz w:val="32"/>
              </w:rPr>
              <w:t>(2021-12)</w:t>
            </w:r>
          </w:p>
        </w:tc>
      </w:tr>
      <w:tr w:rsidR="00355FBC" w:rsidRPr="00BF2603" w14:paraId="33964B48" w14:textId="77777777" w:rsidTr="00355FBC">
        <w:trPr>
          <w:trHeight w:hRule="exact" w:val="1134"/>
        </w:trPr>
        <w:tc>
          <w:tcPr>
            <w:tcW w:w="10423" w:type="dxa"/>
            <w:gridSpan w:val="2"/>
            <w:shd w:val="clear" w:color="auto" w:fill="auto"/>
          </w:tcPr>
          <w:p w14:paraId="3FAAB619" w14:textId="77777777" w:rsidR="00355FBC" w:rsidRPr="00BF2603" w:rsidRDefault="00355FBC" w:rsidP="00355FBC">
            <w:pPr>
              <w:pStyle w:val="ZB"/>
              <w:framePr w:w="0" w:hRule="auto" w:wrap="auto" w:vAnchor="margin" w:hAnchor="text" w:yAlign="inline"/>
              <w:rPr>
                <w:noProof w:val="0"/>
              </w:rPr>
            </w:pPr>
            <w:r w:rsidRPr="00BF2603">
              <w:rPr>
                <w:noProof w:val="0"/>
              </w:rPr>
              <w:t>Technical Report</w:t>
            </w:r>
          </w:p>
          <w:p w14:paraId="1318A59E" w14:textId="77777777" w:rsidR="00355FBC" w:rsidRPr="00BF2603" w:rsidRDefault="00355FBC" w:rsidP="00355FBC"/>
        </w:tc>
      </w:tr>
      <w:tr w:rsidR="00355FBC" w:rsidRPr="00BF2603" w14:paraId="26BF419D" w14:textId="77777777" w:rsidTr="00355FBC">
        <w:trPr>
          <w:trHeight w:hRule="exact" w:val="3686"/>
        </w:trPr>
        <w:tc>
          <w:tcPr>
            <w:tcW w:w="10423" w:type="dxa"/>
            <w:gridSpan w:val="2"/>
            <w:shd w:val="clear" w:color="auto" w:fill="auto"/>
          </w:tcPr>
          <w:p w14:paraId="27D2DB6E" w14:textId="77777777" w:rsidR="00355FBC" w:rsidRPr="00BF2603" w:rsidRDefault="00355FBC" w:rsidP="00355FBC">
            <w:pPr>
              <w:pStyle w:val="ZT"/>
              <w:framePr w:wrap="auto" w:hAnchor="text" w:yAlign="inline"/>
            </w:pPr>
            <w:r w:rsidRPr="00BF2603">
              <w:t>3rd Generation Partnership Project;</w:t>
            </w:r>
          </w:p>
          <w:p w14:paraId="5F38CF5E" w14:textId="77777777" w:rsidR="00355FBC" w:rsidRPr="00BF2603" w:rsidRDefault="00355FBC" w:rsidP="00355FBC">
            <w:pPr>
              <w:pStyle w:val="ZT"/>
              <w:framePr w:wrap="auto" w:hAnchor="text" w:yAlign="inline"/>
            </w:pPr>
            <w:r w:rsidRPr="00BF2603">
              <w:t>Technical Specification Group Services and System Aspects;</w:t>
            </w:r>
          </w:p>
          <w:p w14:paraId="21784322" w14:textId="77777777" w:rsidR="00355FBC" w:rsidRPr="00BF2603" w:rsidRDefault="00355FBC" w:rsidP="00355FBC">
            <w:pPr>
              <w:pStyle w:val="ZT"/>
              <w:framePr w:wrap="auto" w:hAnchor="text" w:yAlign="inline"/>
            </w:pPr>
            <w:r w:rsidRPr="00BF2603">
              <w:t>Study on User Consent for 3GPP services</w:t>
            </w:r>
          </w:p>
          <w:p w14:paraId="1DB43E1B" w14:textId="77777777" w:rsidR="00355FBC" w:rsidRPr="00BF2603" w:rsidRDefault="00355FBC" w:rsidP="00355FBC">
            <w:pPr>
              <w:pStyle w:val="ZT"/>
              <w:framePr w:wrap="auto" w:hAnchor="text" w:yAlign="inline"/>
              <w:rPr>
                <w:i/>
                <w:sz w:val="28"/>
              </w:rPr>
            </w:pPr>
            <w:r w:rsidRPr="00BF2603">
              <w:t xml:space="preserve"> (</w:t>
            </w:r>
            <w:r w:rsidRPr="00BF2603">
              <w:rPr>
                <w:rStyle w:val="ZGSM"/>
              </w:rPr>
              <w:t>Release 17</w:t>
            </w:r>
            <w:r w:rsidRPr="00BF2603">
              <w:t>)</w:t>
            </w:r>
          </w:p>
        </w:tc>
      </w:tr>
      <w:tr w:rsidR="00355FBC" w:rsidRPr="00BF2603" w14:paraId="7B25938B" w14:textId="77777777" w:rsidTr="00355FBC">
        <w:tc>
          <w:tcPr>
            <w:tcW w:w="10423" w:type="dxa"/>
            <w:gridSpan w:val="2"/>
            <w:shd w:val="clear" w:color="auto" w:fill="auto"/>
          </w:tcPr>
          <w:p w14:paraId="1244F988" w14:textId="77777777" w:rsidR="00355FBC" w:rsidRPr="00BF2603" w:rsidRDefault="00355FBC" w:rsidP="00355FBC">
            <w:pPr>
              <w:pStyle w:val="ZU"/>
              <w:framePr w:w="0" w:wrap="auto" w:vAnchor="margin" w:hAnchor="text" w:yAlign="inline"/>
              <w:tabs>
                <w:tab w:val="right" w:pos="10206"/>
              </w:tabs>
              <w:jc w:val="left"/>
              <w:rPr>
                <w:noProof w:val="0"/>
                <w:color w:val="0000FF"/>
              </w:rPr>
            </w:pPr>
            <w:r w:rsidRPr="00BF2603">
              <w:rPr>
                <w:noProof w:val="0"/>
                <w:color w:val="0000FF"/>
              </w:rPr>
              <w:tab/>
            </w:r>
          </w:p>
        </w:tc>
      </w:tr>
      <w:tr w:rsidR="00355FBC" w:rsidRPr="00BF2603" w14:paraId="785EC71D" w14:textId="77777777" w:rsidTr="00355FBC">
        <w:trPr>
          <w:trHeight w:hRule="exact" w:val="1531"/>
        </w:trPr>
        <w:tc>
          <w:tcPr>
            <w:tcW w:w="4883" w:type="dxa"/>
            <w:shd w:val="clear" w:color="auto" w:fill="auto"/>
          </w:tcPr>
          <w:p w14:paraId="6B9A4417" w14:textId="77777777" w:rsidR="00355FBC" w:rsidRPr="00BF2603" w:rsidRDefault="00355FBC" w:rsidP="00355FBC">
            <w:r w:rsidRPr="00BF2603">
              <w:rPr>
                <w:i/>
                <w:noProof/>
                <w:lang w:val="en-US" w:eastAsia="zh-CN"/>
              </w:rPr>
              <w:drawing>
                <wp:inline distT="0" distB="0" distL="0" distR="0" wp14:anchorId="630276CA" wp14:editId="7094105D">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833054B" w14:textId="77777777" w:rsidR="00355FBC" w:rsidRPr="00BF2603" w:rsidRDefault="00355FBC" w:rsidP="00355FBC">
            <w:pPr>
              <w:jc w:val="right"/>
            </w:pPr>
            <w:r w:rsidRPr="00BF2603">
              <w:rPr>
                <w:noProof/>
                <w:lang w:val="en-US" w:eastAsia="zh-CN"/>
              </w:rPr>
              <w:drawing>
                <wp:inline distT="0" distB="0" distL="0" distR="0" wp14:anchorId="7B44B45F" wp14:editId="15C892A1">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355FBC" w:rsidRPr="00BF2603" w14:paraId="77150467" w14:textId="77777777" w:rsidTr="00355FBC">
        <w:trPr>
          <w:trHeight w:hRule="exact" w:val="5783"/>
        </w:trPr>
        <w:tc>
          <w:tcPr>
            <w:tcW w:w="10423" w:type="dxa"/>
            <w:gridSpan w:val="2"/>
            <w:shd w:val="clear" w:color="auto" w:fill="auto"/>
          </w:tcPr>
          <w:p w14:paraId="67099E91" w14:textId="77777777" w:rsidR="00355FBC" w:rsidRPr="00BF2603" w:rsidRDefault="00355FBC" w:rsidP="00355FBC">
            <w:pPr>
              <w:rPr>
                <w:b/>
              </w:rPr>
            </w:pPr>
          </w:p>
        </w:tc>
      </w:tr>
      <w:tr w:rsidR="00355FBC" w:rsidRPr="00BF2603" w14:paraId="033EB0D4" w14:textId="77777777" w:rsidTr="00355FBC">
        <w:trPr>
          <w:cantSplit/>
          <w:trHeight w:hRule="exact" w:val="964"/>
        </w:trPr>
        <w:tc>
          <w:tcPr>
            <w:tcW w:w="10423" w:type="dxa"/>
            <w:gridSpan w:val="2"/>
            <w:shd w:val="clear" w:color="auto" w:fill="auto"/>
          </w:tcPr>
          <w:p w14:paraId="7C56DA8D" w14:textId="77777777" w:rsidR="00355FBC" w:rsidRPr="00BF2603" w:rsidRDefault="00355FBC" w:rsidP="00355FBC">
            <w:pPr>
              <w:rPr>
                <w:sz w:val="16"/>
              </w:rPr>
            </w:pPr>
            <w:r w:rsidRPr="00BF2603">
              <w:rPr>
                <w:sz w:val="16"/>
              </w:rPr>
              <w:t>The present document has been developed within the 3rd Generation Partnership Project (3GPP</w:t>
            </w:r>
            <w:r w:rsidRPr="00BF2603">
              <w:rPr>
                <w:sz w:val="16"/>
                <w:vertAlign w:val="superscript"/>
              </w:rPr>
              <w:t xml:space="preserve"> TM</w:t>
            </w:r>
            <w:r w:rsidRPr="00BF2603">
              <w:rPr>
                <w:sz w:val="16"/>
              </w:rPr>
              <w:t>) and may be further elaborated for the purposes of 3GPP.</w:t>
            </w:r>
            <w:r w:rsidRPr="00BF2603">
              <w:rPr>
                <w:sz w:val="16"/>
              </w:rPr>
              <w:br/>
              <w:t>The present document has not been subject to any approval process by the 3GPP</w:t>
            </w:r>
            <w:r w:rsidRPr="00BF2603">
              <w:rPr>
                <w:sz w:val="16"/>
                <w:vertAlign w:val="superscript"/>
              </w:rPr>
              <w:t xml:space="preserve"> </w:t>
            </w:r>
            <w:r w:rsidRPr="00BF2603">
              <w:rPr>
                <w:sz w:val="16"/>
              </w:rPr>
              <w:t>Organizational Partners and shall not be implemented.</w:t>
            </w:r>
            <w:r w:rsidRPr="00BF2603">
              <w:rPr>
                <w:sz w:val="16"/>
              </w:rPr>
              <w:br/>
              <w:t>This Specification is provided for future development work within 3GPP</w:t>
            </w:r>
            <w:r w:rsidRPr="00BF2603">
              <w:rPr>
                <w:sz w:val="16"/>
                <w:vertAlign w:val="superscript"/>
              </w:rPr>
              <w:t xml:space="preserve"> </w:t>
            </w:r>
            <w:r w:rsidRPr="00BF2603">
              <w:rPr>
                <w:sz w:val="16"/>
              </w:rPr>
              <w:t>only. The Organizational Partners accept no liability for any use of this Specification.</w:t>
            </w:r>
            <w:r w:rsidRPr="00BF2603">
              <w:rPr>
                <w:sz w:val="16"/>
              </w:rPr>
              <w:br/>
              <w:t>Specifications and Reports for implementation of the 3GPP</w:t>
            </w:r>
            <w:r w:rsidRPr="00BF2603">
              <w:rPr>
                <w:sz w:val="16"/>
                <w:vertAlign w:val="superscript"/>
              </w:rPr>
              <w:t xml:space="preserve"> TM</w:t>
            </w:r>
            <w:r w:rsidRPr="00BF2603">
              <w:rPr>
                <w:sz w:val="16"/>
              </w:rPr>
              <w:t xml:space="preserve"> system should be obtained via the 3GPP Organizational Partners' Publications Offices.</w:t>
            </w:r>
          </w:p>
          <w:p w14:paraId="2B0B4C3C" w14:textId="77777777" w:rsidR="00355FBC" w:rsidRPr="00BF2603" w:rsidRDefault="00355FBC" w:rsidP="00355FBC">
            <w:pPr>
              <w:pStyle w:val="ZV"/>
              <w:framePr w:w="0" w:wrap="auto" w:vAnchor="margin" w:hAnchor="text" w:yAlign="inline"/>
              <w:rPr>
                <w:noProof w:val="0"/>
              </w:rPr>
            </w:pPr>
          </w:p>
          <w:p w14:paraId="6B785AC2" w14:textId="77777777" w:rsidR="00355FBC" w:rsidRPr="00BF2603" w:rsidRDefault="00355FBC" w:rsidP="00355FBC">
            <w:pPr>
              <w:rPr>
                <w:sz w:val="16"/>
              </w:rPr>
            </w:pPr>
          </w:p>
        </w:tc>
      </w:tr>
    </w:tbl>
    <w:p w14:paraId="17125B4F" w14:textId="77777777" w:rsidR="00355FBC" w:rsidRPr="00BF2603" w:rsidRDefault="00355FBC" w:rsidP="00355FBC">
      <w:pPr>
        <w:sectPr w:rsidR="00355FBC" w:rsidRPr="00BF2603" w:rsidSect="00355FB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55FBC" w:rsidRPr="00BF2603" w14:paraId="2606E80D" w14:textId="77777777" w:rsidTr="00355FBC">
        <w:trPr>
          <w:trHeight w:hRule="exact" w:val="5670"/>
        </w:trPr>
        <w:tc>
          <w:tcPr>
            <w:tcW w:w="10423" w:type="dxa"/>
            <w:shd w:val="clear" w:color="auto" w:fill="auto"/>
          </w:tcPr>
          <w:p w14:paraId="36459236" w14:textId="77777777" w:rsidR="00355FBC" w:rsidRPr="00BF2603" w:rsidRDefault="00355FBC" w:rsidP="00355FBC"/>
        </w:tc>
      </w:tr>
      <w:tr w:rsidR="00355FBC" w:rsidRPr="00BF2603" w14:paraId="4C10D002" w14:textId="77777777" w:rsidTr="00355FBC">
        <w:trPr>
          <w:trHeight w:hRule="exact" w:val="5387"/>
        </w:trPr>
        <w:tc>
          <w:tcPr>
            <w:tcW w:w="10423" w:type="dxa"/>
            <w:shd w:val="clear" w:color="auto" w:fill="auto"/>
          </w:tcPr>
          <w:p w14:paraId="72010AAB" w14:textId="77777777" w:rsidR="00355FBC" w:rsidRPr="00BF2603" w:rsidRDefault="00355FBC" w:rsidP="00355FBC">
            <w:pPr>
              <w:pStyle w:val="FP"/>
              <w:spacing w:after="240"/>
              <w:ind w:left="2835" w:right="2835"/>
              <w:jc w:val="center"/>
              <w:rPr>
                <w:rFonts w:ascii="Arial" w:hAnsi="Arial"/>
                <w:b/>
                <w:i/>
              </w:rPr>
            </w:pPr>
            <w:r w:rsidRPr="00BF2603">
              <w:rPr>
                <w:rFonts w:ascii="Arial" w:hAnsi="Arial"/>
                <w:b/>
                <w:i/>
              </w:rPr>
              <w:t>3GPP</w:t>
            </w:r>
          </w:p>
          <w:p w14:paraId="2D033B0F" w14:textId="77777777" w:rsidR="00355FBC" w:rsidRPr="00BF2603" w:rsidRDefault="00355FBC" w:rsidP="00355FBC">
            <w:pPr>
              <w:pStyle w:val="FP"/>
              <w:pBdr>
                <w:bottom w:val="single" w:sz="6" w:space="1" w:color="auto"/>
              </w:pBdr>
              <w:ind w:left="2835" w:right="2835"/>
              <w:jc w:val="center"/>
            </w:pPr>
            <w:r w:rsidRPr="00BF2603">
              <w:t>Postal address</w:t>
            </w:r>
          </w:p>
          <w:p w14:paraId="6FFD6884" w14:textId="77777777" w:rsidR="00355FBC" w:rsidRPr="00BF2603" w:rsidRDefault="00355FBC" w:rsidP="00355FBC">
            <w:pPr>
              <w:pStyle w:val="FP"/>
              <w:ind w:left="2835" w:right="2835"/>
              <w:jc w:val="center"/>
              <w:rPr>
                <w:rFonts w:ascii="Arial" w:hAnsi="Arial"/>
                <w:sz w:val="18"/>
              </w:rPr>
            </w:pPr>
          </w:p>
          <w:p w14:paraId="679F8763" w14:textId="77777777" w:rsidR="00355FBC" w:rsidRPr="00BF2603" w:rsidRDefault="00355FBC" w:rsidP="00355FBC">
            <w:pPr>
              <w:pStyle w:val="FP"/>
              <w:pBdr>
                <w:bottom w:val="single" w:sz="6" w:space="1" w:color="auto"/>
              </w:pBdr>
              <w:spacing w:before="240"/>
              <w:ind w:left="2835" w:right="2835"/>
              <w:jc w:val="center"/>
            </w:pPr>
            <w:r w:rsidRPr="00BF2603">
              <w:t>3GPP support office address</w:t>
            </w:r>
          </w:p>
          <w:p w14:paraId="6E19CF7B" w14:textId="77777777" w:rsidR="00355FBC" w:rsidRPr="0059258B" w:rsidRDefault="00355FBC" w:rsidP="00355FBC">
            <w:pPr>
              <w:pStyle w:val="FP"/>
              <w:ind w:left="2835" w:right="2835"/>
              <w:jc w:val="center"/>
              <w:rPr>
                <w:rFonts w:ascii="Arial" w:hAnsi="Arial"/>
                <w:sz w:val="18"/>
                <w:lang w:val="fr-FR"/>
              </w:rPr>
            </w:pPr>
            <w:r w:rsidRPr="0059258B">
              <w:rPr>
                <w:rFonts w:ascii="Arial" w:hAnsi="Arial"/>
                <w:sz w:val="18"/>
                <w:lang w:val="fr-FR"/>
              </w:rPr>
              <w:t>650 Route des Lucioles - Sophia Antipolis</w:t>
            </w:r>
          </w:p>
          <w:p w14:paraId="6F399ED0" w14:textId="77777777" w:rsidR="00355FBC" w:rsidRPr="0059258B" w:rsidRDefault="00355FBC" w:rsidP="00355FBC">
            <w:pPr>
              <w:pStyle w:val="FP"/>
              <w:ind w:left="2835" w:right="2835"/>
              <w:jc w:val="center"/>
              <w:rPr>
                <w:rFonts w:ascii="Arial" w:hAnsi="Arial"/>
                <w:sz w:val="18"/>
                <w:lang w:val="fr-FR"/>
              </w:rPr>
            </w:pPr>
            <w:r w:rsidRPr="0059258B">
              <w:rPr>
                <w:rFonts w:ascii="Arial" w:hAnsi="Arial"/>
                <w:sz w:val="18"/>
                <w:lang w:val="fr-FR"/>
              </w:rPr>
              <w:t>Valbonne - FRANCE</w:t>
            </w:r>
          </w:p>
          <w:p w14:paraId="108E7898" w14:textId="77777777" w:rsidR="00355FBC" w:rsidRPr="00BF2603" w:rsidRDefault="00355FBC" w:rsidP="00355FBC">
            <w:pPr>
              <w:pStyle w:val="FP"/>
              <w:spacing w:after="20"/>
              <w:ind w:left="2835" w:right="2835"/>
              <w:jc w:val="center"/>
              <w:rPr>
                <w:rFonts w:ascii="Arial" w:hAnsi="Arial"/>
                <w:sz w:val="18"/>
              </w:rPr>
            </w:pPr>
            <w:r w:rsidRPr="00BF2603">
              <w:rPr>
                <w:rFonts w:ascii="Arial" w:hAnsi="Arial"/>
                <w:sz w:val="18"/>
              </w:rPr>
              <w:t>Tel.: +33 4 92 94 42 00 Fax: +33 4 93 65 47 16</w:t>
            </w:r>
          </w:p>
          <w:p w14:paraId="44B50967" w14:textId="77777777" w:rsidR="00355FBC" w:rsidRPr="00BF2603" w:rsidRDefault="00355FBC" w:rsidP="00355FBC">
            <w:pPr>
              <w:pStyle w:val="FP"/>
              <w:pBdr>
                <w:bottom w:val="single" w:sz="6" w:space="1" w:color="auto"/>
              </w:pBdr>
              <w:spacing w:before="240"/>
              <w:ind w:left="2835" w:right="2835"/>
              <w:jc w:val="center"/>
            </w:pPr>
            <w:r w:rsidRPr="00BF2603">
              <w:t>Internet</w:t>
            </w:r>
          </w:p>
          <w:p w14:paraId="7036985F" w14:textId="77777777" w:rsidR="00355FBC" w:rsidRPr="00BF2603" w:rsidRDefault="00355FBC" w:rsidP="00355FBC">
            <w:pPr>
              <w:pStyle w:val="FP"/>
              <w:ind w:left="2835" w:right="2835"/>
              <w:jc w:val="center"/>
              <w:rPr>
                <w:rFonts w:ascii="Arial" w:hAnsi="Arial"/>
                <w:sz w:val="18"/>
              </w:rPr>
            </w:pPr>
            <w:r w:rsidRPr="00BF2603">
              <w:rPr>
                <w:rFonts w:ascii="Arial" w:hAnsi="Arial"/>
                <w:sz w:val="18"/>
              </w:rPr>
              <w:t>http://www.3gpp.org</w:t>
            </w:r>
          </w:p>
          <w:p w14:paraId="79805A30" w14:textId="77777777" w:rsidR="00355FBC" w:rsidRPr="00BF2603" w:rsidRDefault="00355FBC" w:rsidP="00355FBC"/>
        </w:tc>
      </w:tr>
      <w:tr w:rsidR="00355FBC" w:rsidRPr="00BF2603" w14:paraId="6D0F45EF" w14:textId="77777777" w:rsidTr="00355FBC">
        <w:tc>
          <w:tcPr>
            <w:tcW w:w="10423" w:type="dxa"/>
            <w:shd w:val="clear" w:color="auto" w:fill="auto"/>
            <w:vAlign w:val="bottom"/>
          </w:tcPr>
          <w:p w14:paraId="3C08BE35" w14:textId="77777777" w:rsidR="00355FBC" w:rsidRPr="00BF2603" w:rsidRDefault="00355FBC" w:rsidP="00355FBC">
            <w:pPr>
              <w:pStyle w:val="FP"/>
              <w:pBdr>
                <w:bottom w:val="single" w:sz="6" w:space="1" w:color="auto"/>
              </w:pBdr>
              <w:spacing w:after="240"/>
              <w:jc w:val="center"/>
              <w:rPr>
                <w:rFonts w:ascii="Arial" w:hAnsi="Arial"/>
                <w:b/>
                <w:i/>
              </w:rPr>
            </w:pPr>
            <w:r w:rsidRPr="00BF2603">
              <w:rPr>
                <w:rFonts w:ascii="Arial" w:hAnsi="Arial"/>
                <w:b/>
                <w:i/>
              </w:rPr>
              <w:t>Copyright Notification</w:t>
            </w:r>
          </w:p>
          <w:p w14:paraId="3675DD28" w14:textId="77777777" w:rsidR="00355FBC" w:rsidRPr="00BF2603" w:rsidRDefault="00355FBC" w:rsidP="00355FBC">
            <w:pPr>
              <w:pStyle w:val="FP"/>
              <w:jc w:val="center"/>
            </w:pPr>
            <w:r w:rsidRPr="00BF2603">
              <w:t>No part may be reproduced except as authorized by written permission.</w:t>
            </w:r>
            <w:r w:rsidRPr="00BF2603">
              <w:br/>
              <w:t>The copyright and the foregoing restriction extend to reproduction in all media.</w:t>
            </w:r>
          </w:p>
          <w:p w14:paraId="62B22291" w14:textId="77777777" w:rsidR="00355FBC" w:rsidRPr="00BF2603" w:rsidRDefault="00355FBC" w:rsidP="00355FBC">
            <w:pPr>
              <w:pStyle w:val="FP"/>
              <w:jc w:val="center"/>
            </w:pPr>
          </w:p>
          <w:p w14:paraId="66E5091D" w14:textId="77777777" w:rsidR="00355FBC" w:rsidRPr="00FD4A4B" w:rsidRDefault="00355FBC" w:rsidP="00355FBC">
            <w:pPr>
              <w:pStyle w:val="FP"/>
              <w:jc w:val="center"/>
              <w:rPr>
                <w:sz w:val="18"/>
              </w:rPr>
            </w:pPr>
            <w:r w:rsidRPr="00FD4A4B">
              <w:rPr>
                <w:sz w:val="18"/>
              </w:rPr>
              <w:t>©</w:t>
            </w:r>
            <w:r>
              <w:rPr>
                <w:sz w:val="18"/>
              </w:rPr>
              <w:t xml:space="preserve"> 2021</w:t>
            </w:r>
            <w:r w:rsidRPr="00FD4A4B">
              <w:rPr>
                <w:sz w:val="18"/>
              </w:rPr>
              <w:t>, 3GPP Organizational Partners (ARIB, ATIS, CCSA, ETSI, TSDSI, TTA, TTC).</w:t>
            </w:r>
            <w:bookmarkStart w:id="2" w:name="copyrightaddon"/>
            <w:bookmarkEnd w:id="2"/>
          </w:p>
          <w:p w14:paraId="7B9B81B6" w14:textId="77777777" w:rsidR="00355FBC" w:rsidRPr="00FD4A4B" w:rsidRDefault="00355FBC" w:rsidP="00355FBC">
            <w:pPr>
              <w:pStyle w:val="FP"/>
              <w:jc w:val="center"/>
              <w:rPr>
                <w:sz w:val="18"/>
              </w:rPr>
            </w:pPr>
            <w:r w:rsidRPr="00FD4A4B">
              <w:rPr>
                <w:sz w:val="18"/>
              </w:rPr>
              <w:t>All rights reserved.</w:t>
            </w:r>
          </w:p>
          <w:p w14:paraId="17CC1DB4" w14:textId="77777777" w:rsidR="00355FBC" w:rsidRPr="00FD4A4B" w:rsidRDefault="00355FBC" w:rsidP="00355FBC">
            <w:pPr>
              <w:pStyle w:val="FP"/>
              <w:rPr>
                <w:sz w:val="18"/>
              </w:rPr>
            </w:pPr>
          </w:p>
          <w:p w14:paraId="0C9C3C2A" w14:textId="77777777" w:rsidR="00355FBC" w:rsidRPr="00FD4A4B" w:rsidRDefault="00355FBC" w:rsidP="00355FBC">
            <w:pPr>
              <w:pStyle w:val="FP"/>
              <w:rPr>
                <w:sz w:val="18"/>
              </w:rPr>
            </w:pPr>
            <w:r w:rsidRPr="00FD4A4B">
              <w:rPr>
                <w:sz w:val="18"/>
              </w:rPr>
              <w:t>UMTS™ is a Trade Mark of ETSI registered for the benefit of its members</w:t>
            </w:r>
          </w:p>
          <w:p w14:paraId="60BCCC75" w14:textId="77777777" w:rsidR="00355FBC" w:rsidRPr="00FD4A4B" w:rsidRDefault="00355FBC" w:rsidP="00355FBC">
            <w:pPr>
              <w:pStyle w:val="FP"/>
              <w:rPr>
                <w:sz w:val="18"/>
              </w:rPr>
            </w:pPr>
            <w:r w:rsidRPr="00FD4A4B">
              <w:rPr>
                <w:sz w:val="18"/>
              </w:rPr>
              <w:t>3GPP™ is a Trade Mark of ETSI registered for the benefit of its Members and of the 3GPP Organizational Partners</w:t>
            </w:r>
            <w:r w:rsidRPr="00FD4A4B">
              <w:rPr>
                <w:sz w:val="18"/>
              </w:rPr>
              <w:br/>
              <w:t>LTE™ is a Trade Mark of ETSI registered for the benefit of its Members and of the 3GPP Organizational Partners</w:t>
            </w:r>
          </w:p>
          <w:p w14:paraId="45FC7CFF" w14:textId="77777777" w:rsidR="00355FBC" w:rsidRPr="00BF2603" w:rsidRDefault="00355FBC" w:rsidP="00355FBC">
            <w:pPr>
              <w:pStyle w:val="FP"/>
              <w:rPr>
                <w:sz w:val="18"/>
              </w:rPr>
            </w:pPr>
            <w:r w:rsidRPr="00FD4A4B">
              <w:rPr>
                <w:sz w:val="18"/>
              </w:rPr>
              <w:t>GSM® and the GSM logo are registered and owned by the GSM Association</w:t>
            </w:r>
          </w:p>
          <w:p w14:paraId="025409F9" w14:textId="77777777" w:rsidR="00355FBC" w:rsidRPr="00BF2603" w:rsidRDefault="00355FBC" w:rsidP="00355FBC"/>
        </w:tc>
      </w:tr>
    </w:tbl>
    <w:p w14:paraId="7DFACFAB" w14:textId="77777777" w:rsidR="00355FBC" w:rsidRPr="00BF2603" w:rsidRDefault="00355FBC" w:rsidP="00355FBC">
      <w:pPr>
        <w:pStyle w:val="TT"/>
      </w:pPr>
      <w:r w:rsidRPr="00BF2603">
        <w:br w:type="page"/>
      </w:r>
      <w:r w:rsidRPr="00BF2603">
        <w:lastRenderedPageBreak/>
        <w:t>Contents</w:t>
      </w:r>
    </w:p>
    <w:p w14:paraId="0327E090" w14:textId="1A8DFC76" w:rsidR="003A47AC" w:rsidRDefault="00355FBC">
      <w:pPr>
        <w:pStyle w:val="TOC1"/>
        <w:rPr>
          <w:ins w:id="3" w:author="Huawei HL" w:date="2022-01-24T20:31:00Z"/>
          <w:rFonts w:asciiTheme="minorHAnsi" w:hAnsiTheme="minorHAnsi" w:cstheme="minorBidi"/>
          <w:kern w:val="2"/>
          <w:sz w:val="21"/>
          <w:szCs w:val="22"/>
          <w:lang w:val="en-US" w:eastAsia="zh-CN"/>
        </w:rPr>
      </w:pPr>
      <w:r>
        <w:fldChar w:fldCharType="begin"/>
      </w:r>
      <w:r>
        <w:instrText xml:space="preserve"> TOC \o \w "1-9"</w:instrText>
      </w:r>
      <w:r>
        <w:fldChar w:fldCharType="separate"/>
      </w:r>
      <w:ins w:id="4" w:author="Huawei HL" w:date="2022-01-24T20:31:00Z">
        <w:r w:rsidR="003A47AC">
          <w:t>Foreword</w:t>
        </w:r>
        <w:r w:rsidR="003A47AC">
          <w:tab/>
        </w:r>
        <w:r w:rsidR="003A47AC">
          <w:fldChar w:fldCharType="begin"/>
        </w:r>
        <w:r w:rsidR="003A47AC">
          <w:instrText xml:space="preserve"> PAGEREF _Toc93948736 \h </w:instrText>
        </w:r>
      </w:ins>
      <w:r w:rsidR="003A47AC">
        <w:fldChar w:fldCharType="separate"/>
      </w:r>
      <w:ins w:id="5" w:author="Huawei HL" w:date="2022-01-24T20:31:00Z">
        <w:r w:rsidR="003A47AC">
          <w:t>6</w:t>
        </w:r>
        <w:r w:rsidR="003A47AC">
          <w:fldChar w:fldCharType="end"/>
        </w:r>
      </w:ins>
    </w:p>
    <w:p w14:paraId="2BDE9728" w14:textId="4C3B50A5" w:rsidR="003A47AC" w:rsidRDefault="003A47AC">
      <w:pPr>
        <w:pStyle w:val="TOC1"/>
        <w:rPr>
          <w:ins w:id="6" w:author="Huawei HL" w:date="2022-01-24T20:31:00Z"/>
          <w:rFonts w:asciiTheme="minorHAnsi" w:hAnsiTheme="minorHAnsi" w:cstheme="minorBidi"/>
          <w:kern w:val="2"/>
          <w:sz w:val="21"/>
          <w:szCs w:val="22"/>
          <w:lang w:val="en-US" w:eastAsia="zh-CN"/>
        </w:rPr>
      </w:pPr>
      <w:ins w:id="7" w:author="Huawei HL" w:date="2022-01-24T20:31:00Z">
        <w:r>
          <w:t>1</w:t>
        </w:r>
        <w:r>
          <w:tab/>
          <w:t>Scope</w:t>
        </w:r>
        <w:r>
          <w:tab/>
        </w:r>
        <w:r>
          <w:fldChar w:fldCharType="begin"/>
        </w:r>
        <w:r>
          <w:instrText xml:space="preserve"> PAGEREF _Toc93948737 \h </w:instrText>
        </w:r>
      </w:ins>
      <w:r>
        <w:fldChar w:fldCharType="separate"/>
      </w:r>
      <w:ins w:id="8" w:author="Huawei HL" w:date="2022-01-24T20:31:00Z">
        <w:r>
          <w:t>8</w:t>
        </w:r>
        <w:r>
          <w:fldChar w:fldCharType="end"/>
        </w:r>
      </w:ins>
    </w:p>
    <w:p w14:paraId="1559AA44" w14:textId="7F08333A" w:rsidR="003A47AC" w:rsidRDefault="003A47AC">
      <w:pPr>
        <w:pStyle w:val="TOC1"/>
        <w:rPr>
          <w:ins w:id="9" w:author="Huawei HL" w:date="2022-01-24T20:31:00Z"/>
          <w:rFonts w:asciiTheme="minorHAnsi" w:hAnsiTheme="minorHAnsi" w:cstheme="minorBidi"/>
          <w:kern w:val="2"/>
          <w:sz w:val="21"/>
          <w:szCs w:val="22"/>
          <w:lang w:val="en-US" w:eastAsia="zh-CN"/>
        </w:rPr>
      </w:pPr>
      <w:ins w:id="10" w:author="Huawei HL" w:date="2022-01-24T20:31:00Z">
        <w:r>
          <w:t>2</w:t>
        </w:r>
        <w:r>
          <w:tab/>
          <w:t>References</w:t>
        </w:r>
        <w:r>
          <w:tab/>
        </w:r>
        <w:r>
          <w:fldChar w:fldCharType="begin"/>
        </w:r>
        <w:r>
          <w:instrText xml:space="preserve"> PAGEREF _Toc93948738 \h </w:instrText>
        </w:r>
      </w:ins>
      <w:r>
        <w:fldChar w:fldCharType="separate"/>
      </w:r>
      <w:ins w:id="11" w:author="Huawei HL" w:date="2022-01-24T20:31:00Z">
        <w:r>
          <w:t>8</w:t>
        </w:r>
        <w:r>
          <w:fldChar w:fldCharType="end"/>
        </w:r>
      </w:ins>
    </w:p>
    <w:p w14:paraId="2BE5BDE5" w14:textId="1F6FF46C" w:rsidR="003A47AC" w:rsidRDefault="003A47AC">
      <w:pPr>
        <w:pStyle w:val="TOC1"/>
        <w:rPr>
          <w:ins w:id="12" w:author="Huawei HL" w:date="2022-01-24T20:31:00Z"/>
          <w:rFonts w:asciiTheme="minorHAnsi" w:hAnsiTheme="minorHAnsi" w:cstheme="minorBidi"/>
          <w:kern w:val="2"/>
          <w:sz w:val="21"/>
          <w:szCs w:val="22"/>
          <w:lang w:val="en-US" w:eastAsia="zh-CN"/>
        </w:rPr>
      </w:pPr>
      <w:ins w:id="13" w:author="Huawei HL" w:date="2022-01-24T20:31:00Z">
        <w:r>
          <w:t>3</w:t>
        </w:r>
        <w:r>
          <w:tab/>
          <w:t>Definitions of terms, symbols and abbreviations</w:t>
        </w:r>
        <w:r>
          <w:tab/>
        </w:r>
        <w:r>
          <w:fldChar w:fldCharType="begin"/>
        </w:r>
        <w:r>
          <w:instrText xml:space="preserve"> PAGEREF _Toc93948739 \h </w:instrText>
        </w:r>
      </w:ins>
      <w:r>
        <w:fldChar w:fldCharType="separate"/>
      </w:r>
      <w:ins w:id="14" w:author="Huawei HL" w:date="2022-01-24T20:31:00Z">
        <w:r>
          <w:t>8</w:t>
        </w:r>
        <w:r>
          <w:fldChar w:fldCharType="end"/>
        </w:r>
      </w:ins>
    </w:p>
    <w:p w14:paraId="27B2CB74" w14:textId="03258B4B" w:rsidR="003A47AC" w:rsidRDefault="003A47AC">
      <w:pPr>
        <w:pStyle w:val="TOC2"/>
        <w:rPr>
          <w:ins w:id="15" w:author="Huawei HL" w:date="2022-01-24T20:31:00Z"/>
          <w:rFonts w:asciiTheme="minorHAnsi" w:hAnsiTheme="minorHAnsi" w:cstheme="minorBidi"/>
          <w:kern w:val="2"/>
          <w:sz w:val="21"/>
          <w:szCs w:val="22"/>
          <w:lang w:val="en-US" w:eastAsia="zh-CN"/>
        </w:rPr>
      </w:pPr>
      <w:ins w:id="16" w:author="Huawei HL" w:date="2022-01-24T20:31:00Z">
        <w:r>
          <w:t>3.1</w:t>
        </w:r>
        <w:r>
          <w:tab/>
          <w:t>Terms</w:t>
        </w:r>
        <w:r>
          <w:tab/>
        </w:r>
        <w:r>
          <w:fldChar w:fldCharType="begin"/>
        </w:r>
        <w:r>
          <w:instrText xml:space="preserve"> PAGEREF _Toc93948740 \h </w:instrText>
        </w:r>
      </w:ins>
      <w:r>
        <w:fldChar w:fldCharType="separate"/>
      </w:r>
      <w:ins w:id="17" w:author="Huawei HL" w:date="2022-01-24T20:31:00Z">
        <w:r>
          <w:t>8</w:t>
        </w:r>
        <w:r>
          <w:fldChar w:fldCharType="end"/>
        </w:r>
      </w:ins>
    </w:p>
    <w:p w14:paraId="1133E764" w14:textId="4B9BA73C" w:rsidR="003A47AC" w:rsidRDefault="003A47AC">
      <w:pPr>
        <w:pStyle w:val="TOC2"/>
        <w:rPr>
          <w:ins w:id="18" w:author="Huawei HL" w:date="2022-01-24T20:31:00Z"/>
          <w:rFonts w:asciiTheme="minorHAnsi" w:hAnsiTheme="minorHAnsi" w:cstheme="minorBidi"/>
          <w:kern w:val="2"/>
          <w:sz w:val="21"/>
          <w:szCs w:val="22"/>
          <w:lang w:val="en-US" w:eastAsia="zh-CN"/>
        </w:rPr>
      </w:pPr>
      <w:ins w:id="19" w:author="Huawei HL" w:date="2022-01-24T20:31:00Z">
        <w:r>
          <w:t>3.2</w:t>
        </w:r>
        <w:r>
          <w:tab/>
          <w:t>Symbols</w:t>
        </w:r>
        <w:r>
          <w:tab/>
        </w:r>
        <w:r>
          <w:fldChar w:fldCharType="begin"/>
        </w:r>
        <w:r>
          <w:instrText xml:space="preserve"> PAGEREF _Toc93948741 \h </w:instrText>
        </w:r>
      </w:ins>
      <w:r>
        <w:fldChar w:fldCharType="separate"/>
      </w:r>
      <w:ins w:id="20" w:author="Huawei HL" w:date="2022-01-24T20:31:00Z">
        <w:r>
          <w:t>9</w:t>
        </w:r>
        <w:r>
          <w:fldChar w:fldCharType="end"/>
        </w:r>
      </w:ins>
    </w:p>
    <w:p w14:paraId="0F4092AD" w14:textId="2C3112E2" w:rsidR="003A47AC" w:rsidRDefault="003A47AC">
      <w:pPr>
        <w:pStyle w:val="TOC2"/>
        <w:rPr>
          <w:ins w:id="21" w:author="Huawei HL" w:date="2022-01-24T20:31:00Z"/>
          <w:rFonts w:asciiTheme="minorHAnsi" w:hAnsiTheme="minorHAnsi" w:cstheme="minorBidi"/>
          <w:kern w:val="2"/>
          <w:sz w:val="21"/>
          <w:szCs w:val="22"/>
          <w:lang w:val="en-US" w:eastAsia="zh-CN"/>
        </w:rPr>
      </w:pPr>
      <w:ins w:id="22" w:author="Huawei HL" w:date="2022-01-24T20:31:00Z">
        <w:r>
          <w:t>3.3</w:t>
        </w:r>
        <w:r>
          <w:tab/>
          <w:t>Abbreviations</w:t>
        </w:r>
        <w:r>
          <w:tab/>
        </w:r>
        <w:r>
          <w:fldChar w:fldCharType="begin"/>
        </w:r>
        <w:r>
          <w:instrText xml:space="preserve"> PAGEREF _Toc93948742 \h </w:instrText>
        </w:r>
      </w:ins>
      <w:r>
        <w:fldChar w:fldCharType="separate"/>
      </w:r>
      <w:ins w:id="23" w:author="Huawei HL" w:date="2022-01-24T20:31:00Z">
        <w:r>
          <w:t>9</w:t>
        </w:r>
        <w:r>
          <w:fldChar w:fldCharType="end"/>
        </w:r>
      </w:ins>
    </w:p>
    <w:p w14:paraId="3B47C08A" w14:textId="7D78DC1C" w:rsidR="003A47AC" w:rsidRDefault="003A47AC">
      <w:pPr>
        <w:pStyle w:val="TOC1"/>
        <w:rPr>
          <w:ins w:id="24" w:author="Huawei HL" w:date="2022-01-24T20:31:00Z"/>
          <w:rFonts w:asciiTheme="minorHAnsi" w:hAnsiTheme="minorHAnsi" w:cstheme="minorBidi"/>
          <w:kern w:val="2"/>
          <w:sz w:val="21"/>
          <w:szCs w:val="22"/>
          <w:lang w:val="en-US" w:eastAsia="zh-CN"/>
        </w:rPr>
      </w:pPr>
      <w:ins w:id="25" w:author="Huawei HL" w:date="2022-01-24T20:31:00Z">
        <w:r>
          <w:t>4</w:t>
        </w:r>
        <w:r>
          <w:tab/>
          <w:t>General principles for user consent</w:t>
        </w:r>
        <w:r>
          <w:tab/>
        </w:r>
        <w:r>
          <w:fldChar w:fldCharType="begin"/>
        </w:r>
        <w:r>
          <w:instrText xml:space="preserve"> PAGEREF _Toc93948743 \h </w:instrText>
        </w:r>
      </w:ins>
      <w:r>
        <w:fldChar w:fldCharType="separate"/>
      </w:r>
      <w:ins w:id="26" w:author="Huawei HL" w:date="2022-01-24T20:31:00Z">
        <w:r>
          <w:t>9</w:t>
        </w:r>
        <w:r>
          <w:fldChar w:fldCharType="end"/>
        </w:r>
      </w:ins>
    </w:p>
    <w:p w14:paraId="4AB24D7B" w14:textId="14BC151B" w:rsidR="003A47AC" w:rsidRDefault="003A47AC">
      <w:pPr>
        <w:pStyle w:val="TOC2"/>
        <w:rPr>
          <w:ins w:id="27" w:author="Huawei HL" w:date="2022-01-24T20:31:00Z"/>
          <w:rFonts w:asciiTheme="minorHAnsi" w:hAnsiTheme="minorHAnsi" w:cstheme="minorBidi"/>
          <w:kern w:val="2"/>
          <w:sz w:val="21"/>
          <w:szCs w:val="22"/>
          <w:lang w:val="en-US" w:eastAsia="zh-CN"/>
        </w:rPr>
      </w:pPr>
      <w:ins w:id="28" w:author="Huawei HL" w:date="2022-01-24T20:31:00Z">
        <w:r>
          <w:rPr>
            <w:lang w:eastAsia="zh-CN"/>
          </w:rPr>
          <w:t>4.1</w:t>
        </w:r>
        <w:r>
          <w:rPr>
            <w:lang w:eastAsia="zh-CN"/>
          </w:rPr>
          <w:tab/>
          <w:t>Concept of user consent</w:t>
        </w:r>
        <w:r>
          <w:tab/>
        </w:r>
        <w:r>
          <w:fldChar w:fldCharType="begin"/>
        </w:r>
        <w:r>
          <w:instrText xml:space="preserve"> PAGEREF _Toc93948744 \h </w:instrText>
        </w:r>
      </w:ins>
      <w:r>
        <w:fldChar w:fldCharType="separate"/>
      </w:r>
      <w:ins w:id="29" w:author="Huawei HL" w:date="2022-01-24T20:31:00Z">
        <w:r>
          <w:t>9</w:t>
        </w:r>
        <w:r>
          <w:fldChar w:fldCharType="end"/>
        </w:r>
      </w:ins>
    </w:p>
    <w:p w14:paraId="355333A9" w14:textId="487FB9B9" w:rsidR="003A47AC" w:rsidRDefault="003A47AC">
      <w:pPr>
        <w:pStyle w:val="TOC2"/>
        <w:rPr>
          <w:ins w:id="30" w:author="Huawei HL" w:date="2022-01-24T20:31:00Z"/>
          <w:rFonts w:asciiTheme="minorHAnsi" w:hAnsiTheme="minorHAnsi" w:cstheme="minorBidi"/>
          <w:kern w:val="2"/>
          <w:sz w:val="21"/>
          <w:szCs w:val="22"/>
          <w:lang w:val="en-US" w:eastAsia="zh-CN"/>
        </w:rPr>
      </w:pPr>
      <w:ins w:id="31" w:author="Huawei HL" w:date="2022-01-24T20:31:00Z">
        <w:r>
          <w:rPr>
            <w:lang w:eastAsia="zh-CN"/>
          </w:rPr>
          <w:t>4.2</w:t>
        </w:r>
        <w:r>
          <w:rPr>
            <w:lang w:eastAsia="zh-CN"/>
          </w:rPr>
          <w:tab/>
          <w:t>Background information to existing work</w:t>
        </w:r>
        <w:r>
          <w:tab/>
        </w:r>
        <w:r>
          <w:fldChar w:fldCharType="begin"/>
        </w:r>
        <w:r>
          <w:instrText xml:space="preserve"> PAGEREF _Toc93948745 \h </w:instrText>
        </w:r>
      </w:ins>
      <w:r>
        <w:fldChar w:fldCharType="separate"/>
      </w:r>
      <w:ins w:id="32" w:author="Huawei HL" w:date="2022-01-24T20:31:00Z">
        <w:r>
          <w:t>9</w:t>
        </w:r>
        <w:r>
          <w:fldChar w:fldCharType="end"/>
        </w:r>
      </w:ins>
    </w:p>
    <w:p w14:paraId="53F1BB47" w14:textId="295BC5E9" w:rsidR="003A47AC" w:rsidRDefault="003A47AC">
      <w:pPr>
        <w:pStyle w:val="TOC1"/>
        <w:rPr>
          <w:ins w:id="33" w:author="Huawei HL" w:date="2022-01-24T20:31:00Z"/>
          <w:rFonts w:asciiTheme="minorHAnsi" w:hAnsiTheme="minorHAnsi" w:cstheme="minorBidi"/>
          <w:kern w:val="2"/>
          <w:sz w:val="21"/>
          <w:szCs w:val="22"/>
          <w:lang w:val="en-US" w:eastAsia="zh-CN"/>
        </w:rPr>
      </w:pPr>
      <w:ins w:id="34" w:author="Huawei HL" w:date="2022-01-24T20:31:00Z">
        <w:r>
          <w:t xml:space="preserve">5 </w:t>
        </w:r>
        <w:r>
          <w:tab/>
          <w:t>Use Cases and Architecture</w:t>
        </w:r>
        <w:r>
          <w:tab/>
        </w:r>
        <w:r>
          <w:fldChar w:fldCharType="begin"/>
        </w:r>
        <w:r>
          <w:instrText xml:space="preserve"> PAGEREF _Toc93948746 \h </w:instrText>
        </w:r>
      </w:ins>
      <w:r>
        <w:fldChar w:fldCharType="separate"/>
      </w:r>
      <w:ins w:id="35" w:author="Huawei HL" w:date="2022-01-24T20:31:00Z">
        <w:r>
          <w:t>10</w:t>
        </w:r>
        <w:r>
          <w:fldChar w:fldCharType="end"/>
        </w:r>
      </w:ins>
    </w:p>
    <w:p w14:paraId="7BAA674F" w14:textId="21CCCC3A" w:rsidR="003A47AC" w:rsidRDefault="003A47AC">
      <w:pPr>
        <w:pStyle w:val="TOC2"/>
        <w:rPr>
          <w:ins w:id="36" w:author="Huawei HL" w:date="2022-01-24T20:31:00Z"/>
          <w:rFonts w:asciiTheme="minorHAnsi" w:hAnsiTheme="minorHAnsi" w:cstheme="minorBidi"/>
          <w:kern w:val="2"/>
          <w:sz w:val="21"/>
          <w:szCs w:val="22"/>
          <w:lang w:val="en-US" w:eastAsia="zh-CN"/>
        </w:rPr>
      </w:pPr>
      <w:ins w:id="37" w:author="Huawei HL" w:date="2022-01-24T20:31:00Z">
        <w:r>
          <w:rPr>
            <w:lang w:eastAsia="zh-CN"/>
          </w:rPr>
          <w:t>5.1</w:t>
        </w:r>
        <w:r>
          <w:rPr>
            <w:lang w:eastAsia="zh-CN"/>
          </w:rPr>
          <w:tab/>
          <w:t>Use Cases</w:t>
        </w:r>
        <w:r>
          <w:tab/>
        </w:r>
        <w:r>
          <w:fldChar w:fldCharType="begin"/>
        </w:r>
        <w:r>
          <w:instrText xml:space="preserve"> PAGEREF _Toc93948747 \h </w:instrText>
        </w:r>
      </w:ins>
      <w:r>
        <w:fldChar w:fldCharType="separate"/>
      </w:r>
      <w:ins w:id="38" w:author="Huawei HL" w:date="2022-01-24T20:31:00Z">
        <w:r>
          <w:t>10</w:t>
        </w:r>
        <w:r>
          <w:fldChar w:fldCharType="end"/>
        </w:r>
      </w:ins>
    </w:p>
    <w:p w14:paraId="534A3DB4" w14:textId="4B7BFAC4" w:rsidR="003A47AC" w:rsidRDefault="003A47AC">
      <w:pPr>
        <w:pStyle w:val="TOC3"/>
        <w:rPr>
          <w:ins w:id="39" w:author="Huawei HL" w:date="2022-01-24T20:31:00Z"/>
          <w:rFonts w:asciiTheme="minorHAnsi" w:hAnsiTheme="minorHAnsi" w:cstheme="minorBidi"/>
          <w:kern w:val="2"/>
          <w:sz w:val="21"/>
          <w:szCs w:val="22"/>
          <w:lang w:val="en-US" w:eastAsia="zh-CN"/>
        </w:rPr>
      </w:pPr>
      <w:ins w:id="40" w:author="Huawei HL" w:date="2022-01-24T20:31:00Z">
        <w:r>
          <w:t>5.1.1</w:t>
        </w:r>
        <w:r>
          <w:tab/>
          <w:t>Use Cases #1: UE Related Analytics of NWDAF</w:t>
        </w:r>
        <w:r>
          <w:tab/>
        </w:r>
        <w:r>
          <w:fldChar w:fldCharType="begin"/>
        </w:r>
        <w:r>
          <w:instrText xml:space="preserve"> PAGEREF _Toc93948748 \h </w:instrText>
        </w:r>
      </w:ins>
      <w:r>
        <w:fldChar w:fldCharType="separate"/>
      </w:r>
      <w:ins w:id="41" w:author="Huawei HL" w:date="2022-01-24T20:31:00Z">
        <w:r>
          <w:t>10</w:t>
        </w:r>
        <w:r>
          <w:fldChar w:fldCharType="end"/>
        </w:r>
      </w:ins>
    </w:p>
    <w:p w14:paraId="622E13E8" w14:textId="4814CE3A" w:rsidR="003A47AC" w:rsidRDefault="003A47AC">
      <w:pPr>
        <w:pStyle w:val="TOC4"/>
        <w:rPr>
          <w:ins w:id="42" w:author="Huawei HL" w:date="2022-01-24T20:31:00Z"/>
          <w:rFonts w:asciiTheme="minorHAnsi" w:hAnsiTheme="minorHAnsi" w:cstheme="minorBidi"/>
          <w:kern w:val="2"/>
          <w:sz w:val="21"/>
          <w:szCs w:val="22"/>
          <w:lang w:val="en-US" w:eastAsia="zh-CN"/>
        </w:rPr>
      </w:pPr>
      <w:ins w:id="43" w:author="Huawei HL" w:date="2022-01-24T20:31:00Z">
        <w:r>
          <w:rPr>
            <w:lang w:eastAsia="zh-CN"/>
          </w:rPr>
          <w:t>5.1.1.1</w:t>
        </w:r>
        <w:r>
          <w:rPr>
            <w:lang w:eastAsia="zh-CN"/>
          </w:rPr>
          <w:tab/>
          <w:t>Use Case details</w:t>
        </w:r>
        <w:r>
          <w:tab/>
        </w:r>
        <w:r>
          <w:fldChar w:fldCharType="begin"/>
        </w:r>
        <w:r>
          <w:instrText xml:space="preserve"> PAGEREF _Toc93948749 \h </w:instrText>
        </w:r>
      </w:ins>
      <w:r>
        <w:fldChar w:fldCharType="separate"/>
      </w:r>
      <w:ins w:id="44" w:author="Huawei HL" w:date="2022-01-24T20:31:00Z">
        <w:r>
          <w:t>10</w:t>
        </w:r>
        <w:r>
          <w:fldChar w:fldCharType="end"/>
        </w:r>
      </w:ins>
    </w:p>
    <w:p w14:paraId="1CBE8C3E" w14:textId="5AE6A55B" w:rsidR="003A47AC" w:rsidRDefault="003A47AC">
      <w:pPr>
        <w:pStyle w:val="TOC4"/>
        <w:rPr>
          <w:ins w:id="45" w:author="Huawei HL" w:date="2022-01-24T20:31:00Z"/>
          <w:rFonts w:asciiTheme="minorHAnsi" w:hAnsiTheme="minorHAnsi" w:cstheme="minorBidi"/>
          <w:kern w:val="2"/>
          <w:sz w:val="21"/>
          <w:szCs w:val="22"/>
          <w:lang w:val="en-US" w:eastAsia="zh-CN"/>
        </w:rPr>
      </w:pPr>
      <w:ins w:id="46" w:author="Huawei HL" w:date="2022-01-24T20:31:00Z">
        <w:r>
          <w:rPr>
            <w:lang w:eastAsia="zh-CN"/>
          </w:rPr>
          <w:t>5.1.1.2</w:t>
        </w:r>
        <w:r>
          <w:rPr>
            <w:lang w:eastAsia="zh-CN"/>
          </w:rPr>
          <w:tab/>
          <w:t xml:space="preserve">Individual </w:t>
        </w:r>
        <w:r w:rsidRPr="005E4A85">
          <w:rPr>
            <w:rFonts w:eastAsia="宋体"/>
            <w:lang w:eastAsia="zh-CN"/>
          </w:rPr>
          <w:t>Architecture</w:t>
        </w:r>
        <w:r>
          <w:tab/>
        </w:r>
        <w:r>
          <w:fldChar w:fldCharType="begin"/>
        </w:r>
        <w:r>
          <w:instrText xml:space="preserve"> PAGEREF _Toc93948750 \h </w:instrText>
        </w:r>
      </w:ins>
      <w:r>
        <w:fldChar w:fldCharType="separate"/>
      </w:r>
      <w:ins w:id="47" w:author="Huawei HL" w:date="2022-01-24T20:31:00Z">
        <w:r>
          <w:t>10</w:t>
        </w:r>
        <w:r>
          <w:fldChar w:fldCharType="end"/>
        </w:r>
      </w:ins>
    </w:p>
    <w:p w14:paraId="5516DBA6" w14:textId="2FF60628" w:rsidR="003A47AC" w:rsidRDefault="003A47AC">
      <w:pPr>
        <w:pStyle w:val="TOC3"/>
        <w:rPr>
          <w:ins w:id="48" w:author="Huawei HL" w:date="2022-01-24T20:31:00Z"/>
          <w:rFonts w:asciiTheme="minorHAnsi" w:hAnsiTheme="minorHAnsi" w:cstheme="minorBidi"/>
          <w:kern w:val="2"/>
          <w:sz w:val="21"/>
          <w:szCs w:val="22"/>
          <w:lang w:val="en-US" w:eastAsia="zh-CN"/>
        </w:rPr>
      </w:pPr>
      <w:ins w:id="49" w:author="Huawei HL" w:date="2022-01-24T20:31:00Z">
        <w:r>
          <w:t>5.1.2</w:t>
        </w:r>
        <w:r>
          <w:tab/>
          <w:t>Use Cases #2: UE Information Exposure for Mobile Edge Computing</w:t>
        </w:r>
        <w:r>
          <w:tab/>
        </w:r>
        <w:r>
          <w:fldChar w:fldCharType="begin"/>
        </w:r>
        <w:r>
          <w:instrText xml:space="preserve"> PAGEREF _Toc93948751 \h </w:instrText>
        </w:r>
      </w:ins>
      <w:r>
        <w:fldChar w:fldCharType="separate"/>
      </w:r>
      <w:ins w:id="50" w:author="Huawei HL" w:date="2022-01-24T20:31:00Z">
        <w:r>
          <w:t>11</w:t>
        </w:r>
        <w:r>
          <w:fldChar w:fldCharType="end"/>
        </w:r>
      </w:ins>
    </w:p>
    <w:p w14:paraId="68F540D3" w14:textId="6401EBD9" w:rsidR="003A47AC" w:rsidRDefault="003A47AC">
      <w:pPr>
        <w:pStyle w:val="TOC4"/>
        <w:rPr>
          <w:ins w:id="51" w:author="Huawei HL" w:date="2022-01-24T20:31:00Z"/>
          <w:rFonts w:asciiTheme="minorHAnsi" w:hAnsiTheme="minorHAnsi" w:cstheme="minorBidi"/>
          <w:kern w:val="2"/>
          <w:sz w:val="21"/>
          <w:szCs w:val="22"/>
          <w:lang w:val="en-US" w:eastAsia="zh-CN"/>
        </w:rPr>
      </w:pPr>
      <w:ins w:id="52" w:author="Huawei HL" w:date="2022-01-24T20:31:00Z">
        <w:r>
          <w:rPr>
            <w:lang w:eastAsia="zh-CN"/>
          </w:rPr>
          <w:t>5.1.2.1</w:t>
        </w:r>
        <w:r>
          <w:rPr>
            <w:lang w:eastAsia="zh-CN"/>
          </w:rPr>
          <w:tab/>
          <w:t>Use Case details</w:t>
        </w:r>
        <w:r>
          <w:tab/>
        </w:r>
        <w:r>
          <w:fldChar w:fldCharType="begin"/>
        </w:r>
        <w:r>
          <w:instrText xml:space="preserve"> PAGEREF _Toc93948752 \h </w:instrText>
        </w:r>
      </w:ins>
      <w:r>
        <w:fldChar w:fldCharType="separate"/>
      </w:r>
      <w:ins w:id="53" w:author="Huawei HL" w:date="2022-01-24T20:31:00Z">
        <w:r>
          <w:t>11</w:t>
        </w:r>
        <w:r>
          <w:fldChar w:fldCharType="end"/>
        </w:r>
      </w:ins>
    </w:p>
    <w:p w14:paraId="23C4D078" w14:textId="0B35E49D" w:rsidR="003A47AC" w:rsidRDefault="003A47AC">
      <w:pPr>
        <w:pStyle w:val="TOC4"/>
        <w:rPr>
          <w:ins w:id="54" w:author="Huawei HL" w:date="2022-01-24T20:31:00Z"/>
          <w:rFonts w:asciiTheme="minorHAnsi" w:hAnsiTheme="minorHAnsi" w:cstheme="minorBidi"/>
          <w:kern w:val="2"/>
          <w:sz w:val="21"/>
          <w:szCs w:val="22"/>
          <w:lang w:val="en-US" w:eastAsia="zh-CN"/>
        </w:rPr>
      </w:pPr>
      <w:ins w:id="55" w:author="Huawei HL" w:date="2022-01-24T20:31:00Z">
        <w:r>
          <w:rPr>
            <w:lang w:eastAsia="zh-CN"/>
          </w:rPr>
          <w:t>5.1.2.2</w:t>
        </w:r>
        <w:r>
          <w:rPr>
            <w:lang w:eastAsia="zh-CN"/>
          </w:rPr>
          <w:tab/>
          <w:t>Individual Architecture</w:t>
        </w:r>
        <w:r>
          <w:tab/>
        </w:r>
        <w:r>
          <w:fldChar w:fldCharType="begin"/>
        </w:r>
        <w:r>
          <w:instrText xml:space="preserve"> PAGEREF _Toc93948753 \h </w:instrText>
        </w:r>
      </w:ins>
      <w:r>
        <w:fldChar w:fldCharType="separate"/>
      </w:r>
      <w:ins w:id="56" w:author="Huawei HL" w:date="2022-01-24T20:31:00Z">
        <w:r>
          <w:t>11</w:t>
        </w:r>
        <w:r>
          <w:fldChar w:fldCharType="end"/>
        </w:r>
      </w:ins>
    </w:p>
    <w:p w14:paraId="507E620F" w14:textId="338D2405" w:rsidR="003A47AC" w:rsidRDefault="003A47AC">
      <w:pPr>
        <w:pStyle w:val="TOC2"/>
        <w:rPr>
          <w:ins w:id="57" w:author="Huawei HL" w:date="2022-01-24T20:31:00Z"/>
          <w:rFonts w:asciiTheme="minorHAnsi" w:hAnsiTheme="minorHAnsi" w:cstheme="minorBidi"/>
          <w:kern w:val="2"/>
          <w:sz w:val="21"/>
          <w:szCs w:val="22"/>
          <w:lang w:val="en-US" w:eastAsia="zh-CN"/>
        </w:rPr>
      </w:pPr>
      <w:ins w:id="58" w:author="Huawei HL" w:date="2022-01-24T20:31:00Z">
        <w:r>
          <w:t>5.2</w:t>
        </w:r>
        <w:r>
          <w:tab/>
          <w:t>Common architecture</w:t>
        </w:r>
        <w:r>
          <w:tab/>
        </w:r>
        <w:r>
          <w:fldChar w:fldCharType="begin"/>
        </w:r>
        <w:r>
          <w:instrText xml:space="preserve"> PAGEREF _Toc93948754 \h </w:instrText>
        </w:r>
      </w:ins>
      <w:r>
        <w:fldChar w:fldCharType="separate"/>
      </w:r>
      <w:ins w:id="59" w:author="Huawei HL" w:date="2022-01-24T20:31:00Z">
        <w:r>
          <w:t>12</w:t>
        </w:r>
        <w:r>
          <w:fldChar w:fldCharType="end"/>
        </w:r>
      </w:ins>
    </w:p>
    <w:p w14:paraId="1B84CAD1" w14:textId="60B2A923" w:rsidR="003A47AC" w:rsidRDefault="003A47AC">
      <w:pPr>
        <w:pStyle w:val="TOC1"/>
        <w:rPr>
          <w:ins w:id="60" w:author="Huawei HL" w:date="2022-01-24T20:31:00Z"/>
          <w:rFonts w:asciiTheme="minorHAnsi" w:hAnsiTheme="minorHAnsi" w:cstheme="minorBidi"/>
          <w:kern w:val="2"/>
          <w:sz w:val="21"/>
          <w:szCs w:val="22"/>
          <w:lang w:val="en-US" w:eastAsia="zh-CN"/>
        </w:rPr>
      </w:pPr>
      <w:ins w:id="61" w:author="Huawei HL" w:date="2022-01-24T20:31:00Z">
        <w:r>
          <w:t>6</w:t>
        </w:r>
        <w:r>
          <w:tab/>
          <w:t>Key issues</w:t>
        </w:r>
        <w:r>
          <w:tab/>
        </w:r>
        <w:r>
          <w:fldChar w:fldCharType="begin"/>
        </w:r>
        <w:r>
          <w:instrText xml:space="preserve"> PAGEREF _Toc93948755 \h </w:instrText>
        </w:r>
      </w:ins>
      <w:r>
        <w:fldChar w:fldCharType="separate"/>
      </w:r>
      <w:ins w:id="62" w:author="Huawei HL" w:date="2022-01-24T20:31:00Z">
        <w:r>
          <w:t>13</w:t>
        </w:r>
        <w:r>
          <w:fldChar w:fldCharType="end"/>
        </w:r>
      </w:ins>
    </w:p>
    <w:p w14:paraId="506586F2" w14:textId="0C704B20" w:rsidR="003A47AC" w:rsidRDefault="003A47AC">
      <w:pPr>
        <w:pStyle w:val="TOC2"/>
        <w:rPr>
          <w:ins w:id="63" w:author="Huawei HL" w:date="2022-01-24T20:31:00Z"/>
          <w:rFonts w:asciiTheme="minorHAnsi" w:hAnsiTheme="minorHAnsi" w:cstheme="minorBidi"/>
          <w:kern w:val="2"/>
          <w:sz w:val="21"/>
          <w:szCs w:val="22"/>
          <w:lang w:val="en-US" w:eastAsia="zh-CN"/>
        </w:rPr>
      </w:pPr>
      <w:ins w:id="64" w:author="Huawei HL" w:date="2022-01-24T20:31:00Z">
        <w:r>
          <w:t>6.1</w:t>
        </w:r>
        <w:r>
          <w:tab/>
          <w:t>Key Issue #1: User's consent for exposure of information to Edge Applications</w:t>
        </w:r>
        <w:r>
          <w:tab/>
        </w:r>
        <w:r>
          <w:fldChar w:fldCharType="begin"/>
        </w:r>
        <w:r>
          <w:instrText xml:space="preserve"> PAGEREF _Toc93948756 \h </w:instrText>
        </w:r>
      </w:ins>
      <w:r>
        <w:fldChar w:fldCharType="separate"/>
      </w:r>
      <w:ins w:id="65" w:author="Huawei HL" w:date="2022-01-24T20:31:00Z">
        <w:r>
          <w:t>13</w:t>
        </w:r>
        <w:r>
          <w:fldChar w:fldCharType="end"/>
        </w:r>
      </w:ins>
    </w:p>
    <w:p w14:paraId="61F6D5A4" w14:textId="0A28BEFE" w:rsidR="003A47AC" w:rsidRDefault="003A47AC">
      <w:pPr>
        <w:pStyle w:val="TOC3"/>
        <w:rPr>
          <w:ins w:id="66" w:author="Huawei HL" w:date="2022-01-24T20:31:00Z"/>
          <w:rFonts w:asciiTheme="minorHAnsi" w:hAnsiTheme="minorHAnsi" w:cstheme="minorBidi"/>
          <w:kern w:val="2"/>
          <w:sz w:val="21"/>
          <w:szCs w:val="22"/>
          <w:lang w:val="en-US" w:eastAsia="zh-CN"/>
        </w:rPr>
      </w:pPr>
      <w:ins w:id="67" w:author="Huawei HL" w:date="2022-01-24T20:31:00Z">
        <w:r>
          <w:t>6.1.0</w:t>
        </w:r>
        <w:r>
          <w:tab/>
          <w:t>Use case mapping</w:t>
        </w:r>
        <w:r>
          <w:tab/>
        </w:r>
        <w:r>
          <w:fldChar w:fldCharType="begin"/>
        </w:r>
        <w:r>
          <w:instrText xml:space="preserve"> PAGEREF _Toc93948757 \h </w:instrText>
        </w:r>
      </w:ins>
      <w:r>
        <w:fldChar w:fldCharType="separate"/>
      </w:r>
      <w:ins w:id="68" w:author="Huawei HL" w:date="2022-01-24T20:31:00Z">
        <w:r>
          <w:t>13</w:t>
        </w:r>
        <w:r>
          <w:fldChar w:fldCharType="end"/>
        </w:r>
      </w:ins>
    </w:p>
    <w:p w14:paraId="556EEBB7" w14:textId="6BBB1415" w:rsidR="003A47AC" w:rsidRDefault="003A47AC">
      <w:pPr>
        <w:pStyle w:val="TOC3"/>
        <w:rPr>
          <w:ins w:id="69" w:author="Huawei HL" w:date="2022-01-24T20:31:00Z"/>
          <w:rFonts w:asciiTheme="minorHAnsi" w:hAnsiTheme="minorHAnsi" w:cstheme="minorBidi"/>
          <w:kern w:val="2"/>
          <w:sz w:val="21"/>
          <w:szCs w:val="22"/>
          <w:lang w:val="en-US" w:eastAsia="zh-CN"/>
        </w:rPr>
      </w:pPr>
      <w:ins w:id="70" w:author="Huawei HL" w:date="2022-01-24T20:31:00Z">
        <w:r>
          <w:t>6.1.1</w:t>
        </w:r>
        <w:r>
          <w:tab/>
          <w:t>Key issue details</w:t>
        </w:r>
        <w:r>
          <w:tab/>
        </w:r>
        <w:r>
          <w:fldChar w:fldCharType="begin"/>
        </w:r>
        <w:r>
          <w:instrText xml:space="preserve"> PAGEREF _Toc93948758 \h </w:instrText>
        </w:r>
      </w:ins>
      <w:r>
        <w:fldChar w:fldCharType="separate"/>
      </w:r>
      <w:ins w:id="71" w:author="Huawei HL" w:date="2022-01-24T20:31:00Z">
        <w:r>
          <w:t>13</w:t>
        </w:r>
        <w:r>
          <w:fldChar w:fldCharType="end"/>
        </w:r>
      </w:ins>
    </w:p>
    <w:p w14:paraId="1B559DFB" w14:textId="16E1F628" w:rsidR="003A47AC" w:rsidRDefault="003A47AC">
      <w:pPr>
        <w:pStyle w:val="TOC3"/>
        <w:rPr>
          <w:ins w:id="72" w:author="Huawei HL" w:date="2022-01-24T20:31:00Z"/>
          <w:rFonts w:asciiTheme="minorHAnsi" w:hAnsiTheme="minorHAnsi" w:cstheme="minorBidi"/>
          <w:kern w:val="2"/>
          <w:sz w:val="21"/>
          <w:szCs w:val="22"/>
          <w:lang w:val="en-US" w:eastAsia="zh-CN"/>
        </w:rPr>
      </w:pPr>
      <w:ins w:id="73" w:author="Huawei HL" w:date="2022-01-24T20:31:00Z">
        <w:r>
          <w:t>6.1.2</w:t>
        </w:r>
        <w:r>
          <w:tab/>
          <w:t>Security threats</w:t>
        </w:r>
        <w:r>
          <w:tab/>
        </w:r>
        <w:r>
          <w:fldChar w:fldCharType="begin"/>
        </w:r>
        <w:r>
          <w:instrText xml:space="preserve"> PAGEREF _Toc93948759 \h </w:instrText>
        </w:r>
      </w:ins>
      <w:r>
        <w:fldChar w:fldCharType="separate"/>
      </w:r>
      <w:ins w:id="74" w:author="Huawei HL" w:date="2022-01-24T20:31:00Z">
        <w:r>
          <w:t>13</w:t>
        </w:r>
        <w:r>
          <w:fldChar w:fldCharType="end"/>
        </w:r>
      </w:ins>
    </w:p>
    <w:p w14:paraId="3E9A5923" w14:textId="45F7F339" w:rsidR="003A47AC" w:rsidRDefault="003A47AC">
      <w:pPr>
        <w:pStyle w:val="TOC3"/>
        <w:rPr>
          <w:ins w:id="75" w:author="Huawei HL" w:date="2022-01-24T20:31:00Z"/>
          <w:rFonts w:asciiTheme="minorHAnsi" w:hAnsiTheme="minorHAnsi" w:cstheme="minorBidi"/>
          <w:kern w:val="2"/>
          <w:sz w:val="21"/>
          <w:szCs w:val="22"/>
          <w:lang w:val="en-US" w:eastAsia="zh-CN"/>
        </w:rPr>
      </w:pPr>
      <w:ins w:id="76" w:author="Huawei HL" w:date="2022-01-24T20:31:00Z">
        <w:r>
          <w:t>6.1.3</w:t>
        </w:r>
        <w:r>
          <w:tab/>
          <w:t>Potential security requirements</w:t>
        </w:r>
        <w:r>
          <w:tab/>
        </w:r>
        <w:r>
          <w:fldChar w:fldCharType="begin"/>
        </w:r>
        <w:r>
          <w:instrText xml:space="preserve"> PAGEREF _Toc93948760 \h </w:instrText>
        </w:r>
      </w:ins>
      <w:r>
        <w:fldChar w:fldCharType="separate"/>
      </w:r>
      <w:ins w:id="77" w:author="Huawei HL" w:date="2022-01-24T20:31:00Z">
        <w:r>
          <w:t>13</w:t>
        </w:r>
        <w:r>
          <w:fldChar w:fldCharType="end"/>
        </w:r>
      </w:ins>
    </w:p>
    <w:p w14:paraId="425A5AF9" w14:textId="40ED0AA8" w:rsidR="003A47AC" w:rsidRDefault="003A47AC">
      <w:pPr>
        <w:pStyle w:val="TOC2"/>
        <w:rPr>
          <w:ins w:id="78" w:author="Huawei HL" w:date="2022-01-24T20:31:00Z"/>
          <w:rFonts w:asciiTheme="minorHAnsi" w:hAnsiTheme="minorHAnsi" w:cstheme="minorBidi"/>
          <w:kern w:val="2"/>
          <w:sz w:val="21"/>
          <w:szCs w:val="22"/>
          <w:lang w:val="en-US" w:eastAsia="zh-CN"/>
        </w:rPr>
      </w:pPr>
      <w:ins w:id="79" w:author="Huawei HL" w:date="2022-01-24T20:31:00Z">
        <w:r>
          <w:t>6.2</w:t>
        </w:r>
        <w:r>
          <w:tab/>
          <w:t>Key Issue #</w:t>
        </w:r>
        <w:r>
          <w:rPr>
            <w:lang w:eastAsia="zh-CN"/>
          </w:rPr>
          <w:t>2</w:t>
        </w:r>
        <w:r>
          <w:t xml:space="preserve"> User consent for UE data collection</w:t>
        </w:r>
        <w:r>
          <w:tab/>
        </w:r>
        <w:r>
          <w:fldChar w:fldCharType="begin"/>
        </w:r>
        <w:r>
          <w:instrText xml:space="preserve"> PAGEREF _Toc93948761 \h </w:instrText>
        </w:r>
      </w:ins>
      <w:r>
        <w:fldChar w:fldCharType="separate"/>
      </w:r>
      <w:ins w:id="80" w:author="Huawei HL" w:date="2022-01-24T20:31:00Z">
        <w:r>
          <w:t>13</w:t>
        </w:r>
        <w:r>
          <w:fldChar w:fldCharType="end"/>
        </w:r>
      </w:ins>
    </w:p>
    <w:p w14:paraId="1F60D255" w14:textId="5D95DE37" w:rsidR="003A47AC" w:rsidRDefault="003A47AC">
      <w:pPr>
        <w:pStyle w:val="TOC3"/>
        <w:rPr>
          <w:ins w:id="81" w:author="Huawei HL" w:date="2022-01-24T20:31:00Z"/>
          <w:rFonts w:asciiTheme="minorHAnsi" w:hAnsiTheme="minorHAnsi" w:cstheme="minorBidi"/>
          <w:kern w:val="2"/>
          <w:sz w:val="21"/>
          <w:szCs w:val="22"/>
          <w:lang w:val="en-US" w:eastAsia="zh-CN"/>
        </w:rPr>
      </w:pPr>
      <w:ins w:id="82" w:author="Huawei HL" w:date="2022-01-24T20:31:00Z">
        <w:r>
          <w:t>6.2.1</w:t>
        </w:r>
        <w:r>
          <w:tab/>
          <w:t>Key issue details</w:t>
        </w:r>
        <w:r>
          <w:tab/>
        </w:r>
        <w:r>
          <w:fldChar w:fldCharType="begin"/>
        </w:r>
        <w:r>
          <w:instrText xml:space="preserve"> PAGEREF _Toc93948762 \h </w:instrText>
        </w:r>
      </w:ins>
      <w:r>
        <w:fldChar w:fldCharType="separate"/>
      </w:r>
      <w:ins w:id="83" w:author="Huawei HL" w:date="2022-01-24T20:31:00Z">
        <w:r>
          <w:t>13</w:t>
        </w:r>
        <w:r>
          <w:fldChar w:fldCharType="end"/>
        </w:r>
      </w:ins>
    </w:p>
    <w:p w14:paraId="6071D27B" w14:textId="7868F7F7" w:rsidR="003A47AC" w:rsidRDefault="003A47AC">
      <w:pPr>
        <w:pStyle w:val="TOC3"/>
        <w:rPr>
          <w:ins w:id="84" w:author="Huawei HL" w:date="2022-01-24T20:31:00Z"/>
          <w:rFonts w:asciiTheme="minorHAnsi" w:hAnsiTheme="minorHAnsi" w:cstheme="minorBidi"/>
          <w:kern w:val="2"/>
          <w:sz w:val="21"/>
          <w:szCs w:val="22"/>
          <w:lang w:val="en-US" w:eastAsia="zh-CN"/>
        </w:rPr>
      </w:pPr>
      <w:ins w:id="85" w:author="Huawei HL" w:date="2022-01-24T20:31:00Z">
        <w:r>
          <w:t>6.</w:t>
        </w:r>
        <w:r>
          <w:rPr>
            <w:lang w:eastAsia="zh-CN"/>
          </w:rPr>
          <w:t>2</w:t>
        </w:r>
        <w:r>
          <w:t>.2</w:t>
        </w:r>
        <w:r>
          <w:tab/>
          <w:t>Security threats</w:t>
        </w:r>
        <w:r>
          <w:tab/>
        </w:r>
        <w:r>
          <w:fldChar w:fldCharType="begin"/>
        </w:r>
        <w:r>
          <w:instrText xml:space="preserve"> PAGEREF _Toc93948763 \h </w:instrText>
        </w:r>
      </w:ins>
      <w:r>
        <w:fldChar w:fldCharType="separate"/>
      </w:r>
      <w:ins w:id="86" w:author="Huawei HL" w:date="2022-01-24T20:31:00Z">
        <w:r>
          <w:t>13</w:t>
        </w:r>
        <w:r>
          <w:fldChar w:fldCharType="end"/>
        </w:r>
      </w:ins>
    </w:p>
    <w:p w14:paraId="09A49D17" w14:textId="7800D070" w:rsidR="003A47AC" w:rsidRDefault="003A47AC">
      <w:pPr>
        <w:pStyle w:val="TOC3"/>
        <w:rPr>
          <w:ins w:id="87" w:author="Huawei HL" w:date="2022-01-24T20:31:00Z"/>
          <w:rFonts w:asciiTheme="minorHAnsi" w:hAnsiTheme="minorHAnsi" w:cstheme="minorBidi"/>
          <w:kern w:val="2"/>
          <w:sz w:val="21"/>
          <w:szCs w:val="22"/>
          <w:lang w:val="en-US" w:eastAsia="zh-CN"/>
        </w:rPr>
      </w:pPr>
      <w:ins w:id="88" w:author="Huawei HL" w:date="2022-01-24T20:31:00Z">
        <w:r>
          <w:t>6.</w:t>
        </w:r>
        <w:r>
          <w:rPr>
            <w:lang w:eastAsia="zh-CN"/>
          </w:rPr>
          <w:t>2</w:t>
        </w:r>
        <w:r>
          <w:t>.3</w:t>
        </w:r>
        <w:r>
          <w:tab/>
          <w:t>Potential security requirements</w:t>
        </w:r>
        <w:r>
          <w:tab/>
        </w:r>
        <w:r>
          <w:fldChar w:fldCharType="begin"/>
        </w:r>
        <w:r>
          <w:instrText xml:space="preserve"> PAGEREF _Toc93948764 \h </w:instrText>
        </w:r>
      </w:ins>
      <w:r>
        <w:fldChar w:fldCharType="separate"/>
      </w:r>
      <w:ins w:id="89" w:author="Huawei HL" w:date="2022-01-24T20:31:00Z">
        <w:r>
          <w:t>14</w:t>
        </w:r>
        <w:r>
          <w:fldChar w:fldCharType="end"/>
        </w:r>
      </w:ins>
    </w:p>
    <w:p w14:paraId="0B2B3E1F" w14:textId="0B3C698A" w:rsidR="003A47AC" w:rsidRDefault="003A47AC">
      <w:pPr>
        <w:pStyle w:val="TOC2"/>
        <w:rPr>
          <w:ins w:id="90" w:author="Huawei HL" w:date="2022-01-24T20:31:00Z"/>
          <w:rFonts w:asciiTheme="minorHAnsi" w:hAnsiTheme="minorHAnsi" w:cstheme="minorBidi"/>
          <w:kern w:val="2"/>
          <w:sz w:val="21"/>
          <w:szCs w:val="22"/>
          <w:lang w:val="en-US" w:eastAsia="zh-CN"/>
        </w:rPr>
      </w:pPr>
      <w:ins w:id="91" w:author="Huawei HL" w:date="2022-01-24T20:31:00Z">
        <w:r>
          <w:t>6.3</w:t>
        </w:r>
        <w:r>
          <w:tab/>
          <w:t>Key Issue #3: Modification or revocation of user consent</w:t>
        </w:r>
        <w:r>
          <w:tab/>
        </w:r>
        <w:r>
          <w:fldChar w:fldCharType="begin"/>
        </w:r>
        <w:r>
          <w:instrText xml:space="preserve"> PAGEREF _Toc93948765 \h </w:instrText>
        </w:r>
      </w:ins>
      <w:r>
        <w:fldChar w:fldCharType="separate"/>
      </w:r>
      <w:ins w:id="92" w:author="Huawei HL" w:date="2022-01-24T20:31:00Z">
        <w:r>
          <w:t>14</w:t>
        </w:r>
        <w:r>
          <w:fldChar w:fldCharType="end"/>
        </w:r>
      </w:ins>
    </w:p>
    <w:p w14:paraId="14FAD8AC" w14:textId="2CA63883" w:rsidR="003A47AC" w:rsidRDefault="003A47AC">
      <w:pPr>
        <w:pStyle w:val="TOC3"/>
        <w:rPr>
          <w:ins w:id="93" w:author="Huawei HL" w:date="2022-01-24T20:31:00Z"/>
          <w:rFonts w:asciiTheme="minorHAnsi" w:hAnsiTheme="minorHAnsi" w:cstheme="minorBidi"/>
          <w:kern w:val="2"/>
          <w:sz w:val="21"/>
          <w:szCs w:val="22"/>
          <w:lang w:val="en-US" w:eastAsia="zh-CN"/>
        </w:rPr>
      </w:pPr>
      <w:ins w:id="94" w:author="Huawei HL" w:date="2022-01-24T20:31:00Z">
        <w:r>
          <w:t>6.3.1</w:t>
        </w:r>
        <w:r>
          <w:tab/>
          <w:t>Introduction</w:t>
        </w:r>
        <w:r>
          <w:tab/>
        </w:r>
        <w:r>
          <w:fldChar w:fldCharType="begin"/>
        </w:r>
        <w:r>
          <w:instrText xml:space="preserve"> PAGEREF _Toc93948766 \h </w:instrText>
        </w:r>
      </w:ins>
      <w:r>
        <w:fldChar w:fldCharType="separate"/>
      </w:r>
      <w:ins w:id="95" w:author="Huawei HL" w:date="2022-01-24T20:31:00Z">
        <w:r>
          <w:t>14</w:t>
        </w:r>
        <w:r>
          <w:fldChar w:fldCharType="end"/>
        </w:r>
      </w:ins>
    </w:p>
    <w:p w14:paraId="7656F4CE" w14:textId="55717B0B" w:rsidR="003A47AC" w:rsidRDefault="003A47AC">
      <w:pPr>
        <w:pStyle w:val="TOC3"/>
        <w:rPr>
          <w:ins w:id="96" w:author="Huawei HL" w:date="2022-01-24T20:31:00Z"/>
          <w:rFonts w:asciiTheme="minorHAnsi" w:hAnsiTheme="minorHAnsi" w:cstheme="minorBidi"/>
          <w:kern w:val="2"/>
          <w:sz w:val="21"/>
          <w:szCs w:val="22"/>
          <w:lang w:val="en-US" w:eastAsia="zh-CN"/>
        </w:rPr>
      </w:pPr>
      <w:ins w:id="97" w:author="Huawei HL" w:date="2022-01-24T20:31:00Z">
        <w:r>
          <w:t>6.3.2</w:t>
        </w:r>
        <w:r>
          <w:tab/>
          <w:t>Security threats</w:t>
        </w:r>
        <w:r>
          <w:tab/>
        </w:r>
        <w:r>
          <w:fldChar w:fldCharType="begin"/>
        </w:r>
        <w:r>
          <w:instrText xml:space="preserve"> PAGEREF _Toc93948767 \h </w:instrText>
        </w:r>
      </w:ins>
      <w:r>
        <w:fldChar w:fldCharType="separate"/>
      </w:r>
      <w:ins w:id="98" w:author="Huawei HL" w:date="2022-01-24T20:31:00Z">
        <w:r>
          <w:t>14</w:t>
        </w:r>
        <w:r>
          <w:fldChar w:fldCharType="end"/>
        </w:r>
      </w:ins>
    </w:p>
    <w:p w14:paraId="00FA7721" w14:textId="67C0CD6E" w:rsidR="003A47AC" w:rsidRDefault="003A47AC">
      <w:pPr>
        <w:pStyle w:val="TOC3"/>
        <w:rPr>
          <w:ins w:id="99" w:author="Huawei HL" w:date="2022-01-24T20:31:00Z"/>
          <w:rFonts w:asciiTheme="minorHAnsi" w:hAnsiTheme="minorHAnsi" w:cstheme="minorBidi"/>
          <w:kern w:val="2"/>
          <w:sz w:val="21"/>
          <w:szCs w:val="22"/>
          <w:lang w:val="en-US" w:eastAsia="zh-CN"/>
        </w:rPr>
      </w:pPr>
      <w:ins w:id="100" w:author="Huawei HL" w:date="2022-01-24T20:31:00Z">
        <w:r>
          <w:t>6.3.3</w:t>
        </w:r>
        <w:r>
          <w:tab/>
          <w:t>Potential security requirements</w:t>
        </w:r>
        <w:r>
          <w:tab/>
        </w:r>
        <w:r>
          <w:fldChar w:fldCharType="begin"/>
        </w:r>
        <w:r>
          <w:instrText xml:space="preserve"> PAGEREF _Toc93948768 \h </w:instrText>
        </w:r>
      </w:ins>
      <w:r>
        <w:fldChar w:fldCharType="separate"/>
      </w:r>
      <w:ins w:id="101" w:author="Huawei HL" w:date="2022-01-24T20:31:00Z">
        <w:r>
          <w:t>14</w:t>
        </w:r>
        <w:r>
          <w:fldChar w:fldCharType="end"/>
        </w:r>
      </w:ins>
    </w:p>
    <w:p w14:paraId="23B8DCDF" w14:textId="762045E4" w:rsidR="003A47AC" w:rsidRDefault="003A47AC">
      <w:pPr>
        <w:pStyle w:val="TOC2"/>
        <w:rPr>
          <w:ins w:id="102" w:author="Huawei HL" w:date="2022-01-24T20:31:00Z"/>
          <w:rFonts w:asciiTheme="minorHAnsi" w:hAnsiTheme="minorHAnsi" w:cstheme="minorBidi"/>
          <w:kern w:val="2"/>
          <w:sz w:val="21"/>
          <w:szCs w:val="22"/>
          <w:lang w:val="en-US" w:eastAsia="zh-CN"/>
        </w:rPr>
      </w:pPr>
      <w:ins w:id="103" w:author="Huawei HL" w:date="2022-01-24T20:31:00Z">
        <w:r>
          <w:t>6.4</w:t>
        </w:r>
        <w:r>
          <w:tab/>
          <w:t>Key Issue #4: KI on relationship between the subscriber</w:t>
        </w:r>
        <w:r w:rsidRPr="005E4A85">
          <w:rPr>
            <w:rFonts w:eastAsia="等线"/>
          </w:rPr>
          <w:t xml:space="preserve"> and the end-users</w:t>
        </w:r>
        <w:r>
          <w:tab/>
        </w:r>
        <w:r>
          <w:fldChar w:fldCharType="begin"/>
        </w:r>
        <w:r>
          <w:instrText xml:space="preserve"> PAGEREF _Toc93948769 \h </w:instrText>
        </w:r>
      </w:ins>
      <w:r>
        <w:fldChar w:fldCharType="separate"/>
      </w:r>
      <w:ins w:id="104" w:author="Huawei HL" w:date="2022-01-24T20:31:00Z">
        <w:r>
          <w:t>14</w:t>
        </w:r>
        <w:r>
          <w:fldChar w:fldCharType="end"/>
        </w:r>
      </w:ins>
    </w:p>
    <w:p w14:paraId="05FE0D1D" w14:textId="66713F35" w:rsidR="003A47AC" w:rsidRDefault="003A47AC">
      <w:pPr>
        <w:pStyle w:val="TOC3"/>
        <w:rPr>
          <w:ins w:id="105" w:author="Huawei HL" w:date="2022-01-24T20:31:00Z"/>
          <w:rFonts w:asciiTheme="minorHAnsi" w:hAnsiTheme="minorHAnsi" w:cstheme="minorBidi"/>
          <w:kern w:val="2"/>
          <w:sz w:val="21"/>
          <w:szCs w:val="22"/>
          <w:lang w:val="en-US" w:eastAsia="zh-CN"/>
        </w:rPr>
      </w:pPr>
      <w:ins w:id="106" w:author="Huawei HL" w:date="2022-01-24T20:31:00Z">
        <w:r>
          <w:t>6.</w:t>
        </w:r>
        <w:r w:rsidRPr="005E4A85">
          <w:rPr>
            <w:rFonts w:eastAsia="等线"/>
          </w:rPr>
          <w:t>4</w:t>
        </w:r>
        <w:r w:rsidRPr="005E4A85">
          <w:rPr>
            <w:rFonts w:eastAsia="等线"/>
            <w:lang w:eastAsia="zh-CN"/>
          </w:rPr>
          <w:t>.1</w:t>
        </w:r>
        <w:r w:rsidRPr="005E4A85">
          <w:rPr>
            <w:rFonts w:eastAsia="等线"/>
          </w:rPr>
          <w:tab/>
          <w:t>Key issue details</w:t>
        </w:r>
        <w:r>
          <w:tab/>
        </w:r>
        <w:r>
          <w:fldChar w:fldCharType="begin"/>
        </w:r>
        <w:r>
          <w:instrText xml:space="preserve"> PAGEREF _Toc93948770 \h </w:instrText>
        </w:r>
      </w:ins>
      <w:r>
        <w:fldChar w:fldCharType="separate"/>
      </w:r>
      <w:ins w:id="107" w:author="Huawei HL" w:date="2022-01-24T20:31:00Z">
        <w:r>
          <w:t>14</w:t>
        </w:r>
        <w:r>
          <w:fldChar w:fldCharType="end"/>
        </w:r>
      </w:ins>
    </w:p>
    <w:p w14:paraId="7E49D60E" w14:textId="38C991A1" w:rsidR="003A47AC" w:rsidRDefault="003A47AC">
      <w:pPr>
        <w:pStyle w:val="TOC3"/>
        <w:rPr>
          <w:ins w:id="108" w:author="Huawei HL" w:date="2022-01-24T20:31:00Z"/>
          <w:rFonts w:asciiTheme="minorHAnsi" w:hAnsiTheme="minorHAnsi" w:cstheme="minorBidi"/>
          <w:kern w:val="2"/>
          <w:sz w:val="21"/>
          <w:szCs w:val="22"/>
          <w:lang w:val="en-US" w:eastAsia="zh-CN"/>
        </w:rPr>
      </w:pPr>
      <w:ins w:id="109" w:author="Huawei HL" w:date="2022-01-24T20:31:00Z">
        <w:r>
          <w:rPr>
            <w:lang w:eastAsia="zh-CN"/>
          </w:rPr>
          <w:t>6</w:t>
        </w:r>
        <w:r w:rsidRPr="005E4A85">
          <w:rPr>
            <w:rFonts w:eastAsia="等线"/>
          </w:rPr>
          <w:t>.</w:t>
        </w:r>
        <w:r w:rsidRPr="005E4A85">
          <w:rPr>
            <w:rFonts w:eastAsia="等线"/>
            <w:lang w:eastAsia="zh-CN"/>
          </w:rPr>
          <w:t>4.</w:t>
        </w:r>
        <w:r w:rsidRPr="005E4A85">
          <w:rPr>
            <w:rFonts w:eastAsia="等线"/>
          </w:rPr>
          <w:t>2</w:t>
        </w:r>
        <w:r w:rsidRPr="005E4A85">
          <w:rPr>
            <w:rFonts w:eastAsia="等线"/>
          </w:rPr>
          <w:tab/>
          <w:t>Security Threats</w:t>
        </w:r>
        <w:r>
          <w:tab/>
        </w:r>
        <w:r>
          <w:fldChar w:fldCharType="begin"/>
        </w:r>
        <w:r>
          <w:instrText xml:space="preserve"> PAGEREF _Toc93948771 \h </w:instrText>
        </w:r>
      </w:ins>
      <w:r>
        <w:fldChar w:fldCharType="separate"/>
      </w:r>
      <w:ins w:id="110" w:author="Huawei HL" w:date="2022-01-24T20:31:00Z">
        <w:r>
          <w:t>14</w:t>
        </w:r>
        <w:r>
          <w:fldChar w:fldCharType="end"/>
        </w:r>
      </w:ins>
    </w:p>
    <w:p w14:paraId="71A5C856" w14:textId="03E0184E" w:rsidR="003A47AC" w:rsidRDefault="003A47AC">
      <w:pPr>
        <w:pStyle w:val="TOC3"/>
        <w:rPr>
          <w:ins w:id="111" w:author="Huawei HL" w:date="2022-01-24T20:31:00Z"/>
          <w:rFonts w:asciiTheme="minorHAnsi" w:hAnsiTheme="minorHAnsi" w:cstheme="minorBidi"/>
          <w:kern w:val="2"/>
          <w:sz w:val="21"/>
          <w:szCs w:val="22"/>
          <w:lang w:val="en-US" w:eastAsia="zh-CN"/>
        </w:rPr>
      </w:pPr>
      <w:ins w:id="112" w:author="Huawei HL" w:date="2022-01-24T20:31:00Z">
        <w:r>
          <w:rPr>
            <w:lang w:eastAsia="zh-CN"/>
          </w:rPr>
          <w:t>6</w:t>
        </w:r>
        <w:r w:rsidRPr="005E4A85">
          <w:rPr>
            <w:rFonts w:eastAsia="等线"/>
          </w:rPr>
          <w:t>.</w:t>
        </w:r>
        <w:r w:rsidRPr="005E4A85">
          <w:rPr>
            <w:rFonts w:eastAsia="等线"/>
            <w:lang w:eastAsia="zh-CN"/>
          </w:rPr>
          <w:t>4.</w:t>
        </w:r>
        <w:r w:rsidRPr="005E4A85">
          <w:rPr>
            <w:rFonts w:eastAsia="等线"/>
          </w:rPr>
          <w:t>3</w:t>
        </w:r>
        <w:r w:rsidRPr="005E4A85">
          <w:rPr>
            <w:rFonts w:eastAsia="等线"/>
          </w:rPr>
          <w:tab/>
          <w:t>Potential Requirements</w:t>
        </w:r>
        <w:r>
          <w:tab/>
        </w:r>
        <w:r>
          <w:fldChar w:fldCharType="begin"/>
        </w:r>
        <w:r>
          <w:instrText xml:space="preserve"> PAGEREF _Toc93948772 \h </w:instrText>
        </w:r>
      </w:ins>
      <w:r>
        <w:fldChar w:fldCharType="separate"/>
      </w:r>
      <w:ins w:id="113" w:author="Huawei HL" w:date="2022-01-24T20:31:00Z">
        <w:r>
          <w:t>15</w:t>
        </w:r>
        <w:r>
          <w:fldChar w:fldCharType="end"/>
        </w:r>
      </w:ins>
    </w:p>
    <w:p w14:paraId="00038D66" w14:textId="4760EE8F" w:rsidR="003A47AC" w:rsidRDefault="003A47AC">
      <w:pPr>
        <w:pStyle w:val="TOC2"/>
        <w:rPr>
          <w:ins w:id="114" w:author="Huawei HL" w:date="2022-01-24T20:31:00Z"/>
          <w:rFonts w:asciiTheme="minorHAnsi" w:hAnsiTheme="minorHAnsi" w:cstheme="minorBidi"/>
          <w:kern w:val="2"/>
          <w:sz w:val="21"/>
          <w:szCs w:val="22"/>
          <w:lang w:val="en-US" w:eastAsia="zh-CN"/>
        </w:rPr>
      </w:pPr>
      <w:ins w:id="115" w:author="Huawei HL" w:date="2022-01-24T20:31:00Z">
        <w:r>
          <w:t>6.5</w:t>
        </w:r>
        <w:r>
          <w:tab/>
          <w:t>Key issue #5: Unambiguous naming of purposes</w:t>
        </w:r>
        <w:r>
          <w:tab/>
        </w:r>
        <w:r>
          <w:fldChar w:fldCharType="begin"/>
        </w:r>
        <w:r>
          <w:instrText xml:space="preserve"> PAGEREF _Toc93948773 \h </w:instrText>
        </w:r>
      </w:ins>
      <w:r>
        <w:fldChar w:fldCharType="separate"/>
      </w:r>
      <w:ins w:id="116" w:author="Huawei HL" w:date="2022-01-24T20:31:00Z">
        <w:r>
          <w:t>15</w:t>
        </w:r>
        <w:r>
          <w:fldChar w:fldCharType="end"/>
        </w:r>
      </w:ins>
    </w:p>
    <w:p w14:paraId="235422CD" w14:textId="74BAB02F" w:rsidR="003A47AC" w:rsidRDefault="003A47AC">
      <w:pPr>
        <w:pStyle w:val="TOC3"/>
        <w:rPr>
          <w:ins w:id="117" w:author="Huawei HL" w:date="2022-01-24T20:31:00Z"/>
          <w:rFonts w:asciiTheme="minorHAnsi" w:hAnsiTheme="minorHAnsi" w:cstheme="minorBidi"/>
          <w:kern w:val="2"/>
          <w:sz w:val="21"/>
          <w:szCs w:val="22"/>
          <w:lang w:val="en-US" w:eastAsia="zh-CN"/>
        </w:rPr>
      </w:pPr>
      <w:ins w:id="118" w:author="Huawei HL" w:date="2022-01-24T20:31:00Z">
        <w:r>
          <w:t>6.5.0</w:t>
        </w:r>
        <w:r>
          <w:tab/>
          <w:t>Use case mapping</w:t>
        </w:r>
        <w:r>
          <w:tab/>
        </w:r>
        <w:r>
          <w:fldChar w:fldCharType="begin"/>
        </w:r>
        <w:r>
          <w:instrText xml:space="preserve"> PAGEREF _Toc93948774 \h </w:instrText>
        </w:r>
      </w:ins>
      <w:r>
        <w:fldChar w:fldCharType="separate"/>
      </w:r>
      <w:ins w:id="119" w:author="Huawei HL" w:date="2022-01-24T20:31:00Z">
        <w:r>
          <w:t>15</w:t>
        </w:r>
        <w:r>
          <w:fldChar w:fldCharType="end"/>
        </w:r>
      </w:ins>
    </w:p>
    <w:p w14:paraId="6DC7D469" w14:textId="4D4369E9" w:rsidR="003A47AC" w:rsidRDefault="003A47AC">
      <w:pPr>
        <w:pStyle w:val="TOC3"/>
        <w:rPr>
          <w:ins w:id="120" w:author="Huawei HL" w:date="2022-01-24T20:31:00Z"/>
          <w:rFonts w:asciiTheme="minorHAnsi" w:hAnsiTheme="minorHAnsi" w:cstheme="minorBidi"/>
          <w:kern w:val="2"/>
          <w:sz w:val="21"/>
          <w:szCs w:val="22"/>
          <w:lang w:val="en-US" w:eastAsia="zh-CN"/>
        </w:rPr>
      </w:pPr>
      <w:ins w:id="121" w:author="Huawei HL" w:date="2022-01-24T20:31:00Z">
        <w:r>
          <w:t>6.5.1</w:t>
        </w:r>
        <w:r>
          <w:tab/>
          <w:t>Key issue details</w:t>
        </w:r>
        <w:r>
          <w:tab/>
        </w:r>
        <w:r>
          <w:fldChar w:fldCharType="begin"/>
        </w:r>
        <w:r>
          <w:instrText xml:space="preserve"> PAGEREF _Toc93948775 \h </w:instrText>
        </w:r>
      </w:ins>
      <w:r>
        <w:fldChar w:fldCharType="separate"/>
      </w:r>
      <w:ins w:id="122" w:author="Huawei HL" w:date="2022-01-24T20:31:00Z">
        <w:r>
          <w:t>15</w:t>
        </w:r>
        <w:r>
          <w:fldChar w:fldCharType="end"/>
        </w:r>
      </w:ins>
    </w:p>
    <w:p w14:paraId="262CA1D1" w14:textId="1A82D3F5" w:rsidR="003A47AC" w:rsidRDefault="003A47AC">
      <w:pPr>
        <w:pStyle w:val="TOC3"/>
        <w:rPr>
          <w:ins w:id="123" w:author="Huawei HL" w:date="2022-01-24T20:31:00Z"/>
          <w:rFonts w:asciiTheme="minorHAnsi" w:hAnsiTheme="minorHAnsi" w:cstheme="minorBidi"/>
          <w:kern w:val="2"/>
          <w:sz w:val="21"/>
          <w:szCs w:val="22"/>
          <w:lang w:val="en-US" w:eastAsia="zh-CN"/>
        </w:rPr>
      </w:pPr>
      <w:ins w:id="124" w:author="Huawei HL" w:date="2022-01-24T20:31:00Z">
        <w:r>
          <w:t>6.5.2</w:t>
        </w:r>
        <w:r>
          <w:tab/>
          <w:t>Security threats</w:t>
        </w:r>
        <w:r>
          <w:tab/>
        </w:r>
        <w:r>
          <w:fldChar w:fldCharType="begin"/>
        </w:r>
        <w:r>
          <w:instrText xml:space="preserve"> PAGEREF _Toc93948776 \h </w:instrText>
        </w:r>
      </w:ins>
      <w:r>
        <w:fldChar w:fldCharType="separate"/>
      </w:r>
      <w:ins w:id="125" w:author="Huawei HL" w:date="2022-01-24T20:31:00Z">
        <w:r>
          <w:t>15</w:t>
        </w:r>
        <w:r>
          <w:fldChar w:fldCharType="end"/>
        </w:r>
      </w:ins>
    </w:p>
    <w:p w14:paraId="19488CBF" w14:textId="7F0903FE" w:rsidR="003A47AC" w:rsidRDefault="003A47AC">
      <w:pPr>
        <w:pStyle w:val="TOC3"/>
        <w:rPr>
          <w:ins w:id="126" w:author="Huawei HL" w:date="2022-01-24T20:31:00Z"/>
          <w:rFonts w:asciiTheme="minorHAnsi" w:hAnsiTheme="minorHAnsi" w:cstheme="minorBidi"/>
          <w:kern w:val="2"/>
          <w:sz w:val="21"/>
          <w:szCs w:val="22"/>
          <w:lang w:val="en-US" w:eastAsia="zh-CN"/>
        </w:rPr>
      </w:pPr>
      <w:ins w:id="127" w:author="Huawei HL" w:date="2022-01-24T20:31:00Z">
        <w:r>
          <w:t>6.5.3</w:t>
        </w:r>
        <w:r>
          <w:tab/>
          <w:t>Potential security requirements</w:t>
        </w:r>
        <w:r>
          <w:tab/>
        </w:r>
        <w:r>
          <w:fldChar w:fldCharType="begin"/>
        </w:r>
        <w:r>
          <w:instrText xml:space="preserve"> PAGEREF _Toc93948777 \h </w:instrText>
        </w:r>
      </w:ins>
      <w:r>
        <w:fldChar w:fldCharType="separate"/>
      </w:r>
      <w:ins w:id="128" w:author="Huawei HL" w:date="2022-01-24T20:31:00Z">
        <w:r>
          <w:t>15</w:t>
        </w:r>
        <w:r>
          <w:fldChar w:fldCharType="end"/>
        </w:r>
      </w:ins>
    </w:p>
    <w:p w14:paraId="0F4C293F" w14:textId="06220938" w:rsidR="003A47AC" w:rsidRDefault="003A47AC">
      <w:pPr>
        <w:pStyle w:val="TOC1"/>
        <w:rPr>
          <w:ins w:id="129" w:author="Huawei HL" w:date="2022-01-24T20:31:00Z"/>
          <w:rFonts w:asciiTheme="minorHAnsi" w:hAnsiTheme="minorHAnsi" w:cstheme="minorBidi"/>
          <w:kern w:val="2"/>
          <w:sz w:val="21"/>
          <w:szCs w:val="22"/>
          <w:lang w:val="en-US" w:eastAsia="zh-CN"/>
        </w:rPr>
      </w:pPr>
      <w:ins w:id="130" w:author="Huawei HL" w:date="2022-01-24T20:31:00Z">
        <w:r>
          <w:t>7</w:t>
        </w:r>
        <w:r>
          <w:tab/>
          <w:t>Potential solutions</w:t>
        </w:r>
        <w:r>
          <w:tab/>
        </w:r>
        <w:r>
          <w:fldChar w:fldCharType="begin"/>
        </w:r>
        <w:r>
          <w:instrText xml:space="preserve"> PAGEREF _Toc93948778 \h </w:instrText>
        </w:r>
      </w:ins>
      <w:r>
        <w:fldChar w:fldCharType="separate"/>
      </w:r>
      <w:ins w:id="131" w:author="Huawei HL" w:date="2022-01-24T20:31:00Z">
        <w:r>
          <w:t>15</w:t>
        </w:r>
        <w:r>
          <w:fldChar w:fldCharType="end"/>
        </w:r>
      </w:ins>
    </w:p>
    <w:p w14:paraId="77D70FA7" w14:textId="20B2E529" w:rsidR="003A47AC" w:rsidRDefault="003A47AC">
      <w:pPr>
        <w:pStyle w:val="TOC2"/>
        <w:rPr>
          <w:ins w:id="132" w:author="Huawei HL" w:date="2022-01-24T20:31:00Z"/>
          <w:rFonts w:asciiTheme="minorHAnsi" w:hAnsiTheme="minorHAnsi" w:cstheme="minorBidi"/>
          <w:kern w:val="2"/>
          <w:sz w:val="21"/>
          <w:szCs w:val="22"/>
          <w:lang w:val="en-US" w:eastAsia="zh-CN"/>
        </w:rPr>
      </w:pPr>
      <w:ins w:id="133" w:author="Huawei HL" w:date="2022-01-24T20:31:00Z">
        <w:r>
          <w:t>7.0</w:t>
        </w:r>
        <w:r>
          <w:tab/>
        </w:r>
        <w:r>
          <w:rPr>
            <w:lang w:eastAsia="zh-CN"/>
          </w:rPr>
          <w:t>Mapping of solutions to key issues</w:t>
        </w:r>
        <w:r>
          <w:tab/>
        </w:r>
        <w:r>
          <w:fldChar w:fldCharType="begin"/>
        </w:r>
        <w:r>
          <w:instrText xml:space="preserve"> PAGEREF _Toc93948779 \h </w:instrText>
        </w:r>
      </w:ins>
      <w:r>
        <w:fldChar w:fldCharType="separate"/>
      </w:r>
      <w:ins w:id="134" w:author="Huawei HL" w:date="2022-01-24T20:31:00Z">
        <w:r>
          <w:t>15</w:t>
        </w:r>
        <w:r>
          <w:fldChar w:fldCharType="end"/>
        </w:r>
      </w:ins>
    </w:p>
    <w:p w14:paraId="10807B99" w14:textId="0B65A178" w:rsidR="003A47AC" w:rsidRDefault="003A47AC">
      <w:pPr>
        <w:pStyle w:val="TOC2"/>
        <w:rPr>
          <w:ins w:id="135" w:author="Huawei HL" w:date="2022-01-24T20:31:00Z"/>
          <w:rFonts w:asciiTheme="minorHAnsi" w:hAnsiTheme="minorHAnsi" w:cstheme="minorBidi"/>
          <w:kern w:val="2"/>
          <w:sz w:val="21"/>
          <w:szCs w:val="22"/>
          <w:lang w:val="en-US" w:eastAsia="zh-CN"/>
        </w:rPr>
      </w:pPr>
      <w:ins w:id="136" w:author="Huawei HL" w:date="2022-01-24T20:31:00Z">
        <w:r>
          <w:t>7.1</w:t>
        </w:r>
        <w:r>
          <w:tab/>
          <w:t>Solution #1: User Consent for Exposure of information to Edge Applications in Real Time</w:t>
        </w:r>
        <w:r>
          <w:tab/>
        </w:r>
        <w:r>
          <w:fldChar w:fldCharType="begin"/>
        </w:r>
        <w:r>
          <w:instrText xml:space="preserve"> PAGEREF _Toc93948780 \h </w:instrText>
        </w:r>
      </w:ins>
      <w:r>
        <w:fldChar w:fldCharType="separate"/>
      </w:r>
      <w:ins w:id="137" w:author="Huawei HL" w:date="2022-01-24T20:31:00Z">
        <w:r>
          <w:t>15</w:t>
        </w:r>
        <w:r>
          <w:fldChar w:fldCharType="end"/>
        </w:r>
      </w:ins>
    </w:p>
    <w:p w14:paraId="2C124EDC" w14:textId="202B21E2" w:rsidR="003A47AC" w:rsidRDefault="003A47AC">
      <w:pPr>
        <w:pStyle w:val="TOC3"/>
        <w:rPr>
          <w:ins w:id="138" w:author="Huawei HL" w:date="2022-01-24T20:31:00Z"/>
          <w:rFonts w:asciiTheme="minorHAnsi" w:hAnsiTheme="minorHAnsi" w:cstheme="minorBidi"/>
          <w:kern w:val="2"/>
          <w:sz w:val="21"/>
          <w:szCs w:val="22"/>
          <w:lang w:val="en-US" w:eastAsia="zh-CN"/>
        </w:rPr>
      </w:pPr>
      <w:ins w:id="139" w:author="Huawei HL" w:date="2022-01-24T20:31:00Z">
        <w:r>
          <w:t>7.1.1</w:t>
        </w:r>
        <w:r>
          <w:tab/>
          <w:t>Solution overview</w:t>
        </w:r>
        <w:r>
          <w:tab/>
        </w:r>
        <w:r>
          <w:fldChar w:fldCharType="begin"/>
        </w:r>
        <w:r>
          <w:instrText xml:space="preserve"> PAGEREF _Toc93948781 \h </w:instrText>
        </w:r>
      </w:ins>
      <w:r>
        <w:fldChar w:fldCharType="separate"/>
      </w:r>
      <w:ins w:id="140" w:author="Huawei HL" w:date="2022-01-24T20:31:00Z">
        <w:r>
          <w:t>15</w:t>
        </w:r>
        <w:r>
          <w:fldChar w:fldCharType="end"/>
        </w:r>
      </w:ins>
    </w:p>
    <w:p w14:paraId="55682330" w14:textId="231BE26B" w:rsidR="003A47AC" w:rsidRDefault="003A47AC">
      <w:pPr>
        <w:pStyle w:val="TOC3"/>
        <w:rPr>
          <w:ins w:id="141" w:author="Huawei HL" w:date="2022-01-24T20:31:00Z"/>
          <w:rFonts w:asciiTheme="minorHAnsi" w:hAnsiTheme="minorHAnsi" w:cstheme="minorBidi"/>
          <w:kern w:val="2"/>
          <w:sz w:val="21"/>
          <w:szCs w:val="22"/>
          <w:lang w:val="en-US" w:eastAsia="zh-CN"/>
        </w:rPr>
      </w:pPr>
      <w:ins w:id="142" w:author="Huawei HL" w:date="2022-01-24T20:31:00Z">
        <w:r>
          <w:t>7.1.2</w:t>
        </w:r>
        <w:r>
          <w:tab/>
          <w:t>Solution details</w:t>
        </w:r>
        <w:r>
          <w:tab/>
        </w:r>
        <w:r>
          <w:fldChar w:fldCharType="begin"/>
        </w:r>
        <w:r>
          <w:instrText xml:space="preserve"> PAGEREF _Toc93948782 \h </w:instrText>
        </w:r>
      </w:ins>
      <w:r>
        <w:fldChar w:fldCharType="separate"/>
      </w:r>
      <w:ins w:id="143" w:author="Huawei HL" w:date="2022-01-24T20:31:00Z">
        <w:r>
          <w:t>16</w:t>
        </w:r>
        <w:r>
          <w:fldChar w:fldCharType="end"/>
        </w:r>
      </w:ins>
    </w:p>
    <w:p w14:paraId="171ADD67" w14:textId="3BA07D5D" w:rsidR="003A47AC" w:rsidRDefault="003A47AC">
      <w:pPr>
        <w:pStyle w:val="TOC3"/>
        <w:rPr>
          <w:ins w:id="144" w:author="Huawei HL" w:date="2022-01-24T20:31:00Z"/>
          <w:rFonts w:asciiTheme="minorHAnsi" w:hAnsiTheme="minorHAnsi" w:cstheme="minorBidi"/>
          <w:kern w:val="2"/>
          <w:sz w:val="21"/>
          <w:szCs w:val="22"/>
          <w:lang w:val="en-US" w:eastAsia="zh-CN"/>
        </w:rPr>
      </w:pPr>
      <w:ins w:id="145" w:author="Huawei HL" w:date="2022-01-24T20:31:00Z">
        <w:r>
          <w:t>7.1.3</w:t>
        </w:r>
        <w:r>
          <w:tab/>
          <w:t>Solution evaluation</w:t>
        </w:r>
        <w:r>
          <w:tab/>
        </w:r>
        <w:r>
          <w:fldChar w:fldCharType="begin"/>
        </w:r>
        <w:r>
          <w:instrText xml:space="preserve"> PAGEREF _Toc93948783 \h </w:instrText>
        </w:r>
      </w:ins>
      <w:r>
        <w:fldChar w:fldCharType="separate"/>
      </w:r>
      <w:ins w:id="146" w:author="Huawei HL" w:date="2022-01-24T20:31:00Z">
        <w:r>
          <w:t>16</w:t>
        </w:r>
        <w:r>
          <w:fldChar w:fldCharType="end"/>
        </w:r>
      </w:ins>
    </w:p>
    <w:p w14:paraId="7CAC80A5" w14:textId="03BF55B7" w:rsidR="003A47AC" w:rsidRDefault="003A47AC">
      <w:pPr>
        <w:pStyle w:val="TOC2"/>
        <w:rPr>
          <w:ins w:id="147" w:author="Huawei HL" w:date="2022-01-24T20:31:00Z"/>
          <w:rFonts w:asciiTheme="minorHAnsi" w:hAnsiTheme="minorHAnsi" w:cstheme="minorBidi"/>
          <w:kern w:val="2"/>
          <w:sz w:val="21"/>
          <w:szCs w:val="22"/>
          <w:lang w:val="en-US" w:eastAsia="zh-CN"/>
        </w:rPr>
      </w:pPr>
      <w:ins w:id="148" w:author="Huawei HL" w:date="2022-01-24T20:31:00Z">
        <w:r>
          <w:t>7.2</w:t>
        </w:r>
        <w:r>
          <w:tab/>
          <w:t>Solution #2: User Consent for UE Related Analytics of</w:t>
        </w:r>
        <w:r w:rsidRPr="005E4A85">
          <w:t xml:space="preserve"> </w:t>
        </w:r>
        <w:r>
          <w:t>NWDAF</w:t>
        </w:r>
        <w:r>
          <w:tab/>
        </w:r>
        <w:r>
          <w:fldChar w:fldCharType="begin"/>
        </w:r>
        <w:r>
          <w:instrText xml:space="preserve"> PAGEREF _Toc93948784 \h </w:instrText>
        </w:r>
      </w:ins>
      <w:r>
        <w:fldChar w:fldCharType="separate"/>
      </w:r>
      <w:ins w:id="149" w:author="Huawei HL" w:date="2022-01-24T20:31:00Z">
        <w:r>
          <w:t>17</w:t>
        </w:r>
        <w:r>
          <w:fldChar w:fldCharType="end"/>
        </w:r>
      </w:ins>
    </w:p>
    <w:p w14:paraId="00D03E0B" w14:textId="6943CC7C" w:rsidR="003A47AC" w:rsidRDefault="003A47AC">
      <w:pPr>
        <w:pStyle w:val="TOC3"/>
        <w:rPr>
          <w:ins w:id="150" w:author="Huawei HL" w:date="2022-01-24T20:31:00Z"/>
          <w:rFonts w:asciiTheme="minorHAnsi" w:hAnsiTheme="minorHAnsi" w:cstheme="minorBidi"/>
          <w:kern w:val="2"/>
          <w:sz w:val="21"/>
          <w:szCs w:val="22"/>
          <w:lang w:val="en-US" w:eastAsia="zh-CN"/>
        </w:rPr>
      </w:pPr>
      <w:ins w:id="151" w:author="Huawei HL" w:date="2022-01-24T20:31:00Z">
        <w:r>
          <w:t>7.2.1</w:t>
        </w:r>
        <w:r>
          <w:tab/>
          <w:t>Solution overview</w:t>
        </w:r>
        <w:r>
          <w:tab/>
        </w:r>
        <w:r>
          <w:fldChar w:fldCharType="begin"/>
        </w:r>
        <w:r>
          <w:instrText xml:space="preserve"> PAGEREF _Toc93948785 \h </w:instrText>
        </w:r>
      </w:ins>
      <w:r>
        <w:fldChar w:fldCharType="separate"/>
      </w:r>
      <w:ins w:id="152" w:author="Huawei HL" w:date="2022-01-24T20:31:00Z">
        <w:r>
          <w:t>17</w:t>
        </w:r>
        <w:r>
          <w:fldChar w:fldCharType="end"/>
        </w:r>
      </w:ins>
    </w:p>
    <w:p w14:paraId="4FE8E876" w14:textId="68A2F252" w:rsidR="003A47AC" w:rsidRDefault="003A47AC">
      <w:pPr>
        <w:pStyle w:val="TOC3"/>
        <w:rPr>
          <w:ins w:id="153" w:author="Huawei HL" w:date="2022-01-24T20:31:00Z"/>
          <w:rFonts w:asciiTheme="minorHAnsi" w:hAnsiTheme="minorHAnsi" w:cstheme="minorBidi"/>
          <w:kern w:val="2"/>
          <w:sz w:val="21"/>
          <w:szCs w:val="22"/>
          <w:lang w:val="en-US" w:eastAsia="zh-CN"/>
        </w:rPr>
      </w:pPr>
      <w:ins w:id="154" w:author="Huawei HL" w:date="2022-01-24T20:31:00Z">
        <w:r>
          <w:t>7.2.2</w:t>
        </w:r>
        <w:r>
          <w:tab/>
          <w:t>Solution details</w:t>
        </w:r>
        <w:r>
          <w:tab/>
        </w:r>
        <w:r>
          <w:fldChar w:fldCharType="begin"/>
        </w:r>
        <w:r>
          <w:instrText xml:space="preserve"> PAGEREF _Toc93948786 \h </w:instrText>
        </w:r>
      </w:ins>
      <w:r>
        <w:fldChar w:fldCharType="separate"/>
      </w:r>
      <w:ins w:id="155" w:author="Huawei HL" w:date="2022-01-24T20:31:00Z">
        <w:r>
          <w:t>17</w:t>
        </w:r>
        <w:r>
          <w:fldChar w:fldCharType="end"/>
        </w:r>
      </w:ins>
    </w:p>
    <w:p w14:paraId="352AE71D" w14:textId="001D7347" w:rsidR="003A47AC" w:rsidRDefault="003A47AC">
      <w:pPr>
        <w:pStyle w:val="TOC4"/>
        <w:rPr>
          <w:ins w:id="156" w:author="Huawei HL" w:date="2022-01-24T20:31:00Z"/>
          <w:rFonts w:asciiTheme="minorHAnsi" w:hAnsiTheme="minorHAnsi" w:cstheme="minorBidi"/>
          <w:kern w:val="2"/>
          <w:sz w:val="21"/>
          <w:szCs w:val="22"/>
          <w:lang w:val="en-US" w:eastAsia="zh-CN"/>
        </w:rPr>
      </w:pPr>
      <w:ins w:id="157" w:author="Huawei HL" w:date="2022-01-24T20:31:00Z">
        <w:r w:rsidRPr="005E4A85">
          <w:rPr>
            <w:rFonts w:cs="Arial"/>
            <w:lang w:eastAsia="zh-CN"/>
          </w:rPr>
          <w:t>7.2.2.1</w:t>
        </w:r>
        <w:r w:rsidRPr="005E4A85">
          <w:rPr>
            <w:rFonts w:cs="Arial"/>
            <w:lang w:eastAsia="zh-CN"/>
          </w:rPr>
          <w:tab/>
          <w:t>NF Authorization based on User Consent</w:t>
        </w:r>
        <w:r>
          <w:tab/>
        </w:r>
        <w:r>
          <w:fldChar w:fldCharType="begin"/>
        </w:r>
        <w:r>
          <w:instrText xml:space="preserve"> PAGEREF _Toc93948787 \h </w:instrText>
        </w:r>
      </w:ins>
      <w:r>
        <w:fldChar w:fldCharType="separate"/>
      </w:r>
      <w:ins w:id="158" w:author="Huawei HL" w:date="2022-01-24T20:31:00Z">
        <w:r>
          <w:t>17</w:t>
        </w:r>
        <w:r>
          <w:fldChar w:fldCharType="end"/>
        </w:r>
      </w:ins>
    </w:p>
    <w:p w14:paraId="49F10639" w14:textId="0E18F936" w:rsidR="003A47AC" w:rsidRDefault="003A47AC">
      <w:pPr>
        <w:pStyle w:val="TOC4"/>
        <w:rPr>
          <w:ins w:id="159" w:author="Huawei HL" w:date="2022-01-24T20:31:00Z"/>
          <w:rFonts w:asciiTheme="minorHAnsi" w:hAnsiTheme="minorHAnsi" w:cstheme="minorBidi"/>
          <w:kern w:val="2"/>
          <w:sz w:val="21"/>
          <w:szCs w:val="22"/>
          <w:lang w:val="en-US" w:eastAsia="zh-CN"/>
        </w:rPr>
      </w:pPr>
      <w:ins w:id="160" w:author="Huawei HL" w:date="2022-01-24T20:31:00Z">
        <w:r w:rsidRPr="005E4A85">
          <w:rPr>
            <w:rFonts w:cs="Arial"/>
            <w:lang w:eastAsia="zh-CN"/>
          </w:rPr>
          <w:t>7.2.2.2</w:t>
        </w:r>
        <w:r w:rsidRPr="005E4A85">
          <w:rPr>
            <w:rFonts w:cs="Arial"/>
            <w:lang w:eastAsia="zh-CN"/>
          </w:rPr>
          <w:tab/>
          <w:t>User Consent Format</w:t>
        </w:r>
        <w:r>
          <w:tab/>
        </w:r>
        <w:r>
          <w:fldChar w:fldCharType="begin"/>
        </w:r>
        <w:r>
          <w:instrText xml:space="preserve"> PAGEREF _Toc93948788 \h </w:instrText>
        </w:r>
      </w:ins>
      <w:r>
        <w:fldChar w:fldCharType="separate"/>
      </w:r>
      <w:ins w:id="161" w:author="Huawei HL" w:date="2022-01-24T20:31:00Z">
        <w:r>
          <w:t>18</w:t>
        </w:r>
        <w:r>
          <w:fldChar w:fldCharType="end"/>
        </w:r>
      </w:ins>
    </w:p>
    <w:p w14:paraId="3E888582" w14:textId="0B201032" w:rsidR="003A47AC" w:rsidRDefault="003A47AC">
      <w:pPr>
        <w:pStyle w:val="TOC4"/>
        <w:rPr>
          <w:ins w:id="162" w:author="Huawei HL" w:date="2022-01-24T20:31:00Z"/>
          <w:rFonts w:asciiTheme="minorHAnsi" w:hAnsiTheme="minorHAnsi" w:cstheme="minorBidi"/>
          <w:kern w:val="2"/>
          <w:sz w:val="21"/>
          <w:szCs w:val="22"/>
          <w:lang w:val="en-US" w:eastAsia="zh-CN"/>
        </w:rPr>
      </w:pPr>
      <w:ins w:id="163" w:author="Huawei HL" w:date="2022-01-24T20:31:00Z">
        <w:r w:rsidRPr="005E4A85">
          <w:rPr>
            <w:rFonts w:cs="Arial"/>
            <w:lang w:eastAsia="zh-CN"/>
          </w:rPr>
          <w:t>7.2.2.3</w:t>
        </w:r>
        <w:r w:rsidRPr="005E4A85">
          <w:rPr>
            <w:rFonts w:cs="Arial"/>
            <w:lang w:eastAsia="zh-CN"/>
          </w:rPr>
          <w:tab/>
          <w:t>Obtain of User Consent</w:t>
        </w:r>
        <w:r>
          <w:tab/>
        </w:r>
        <w:r>
          <w:fldChar w:fldCharType="begin"/>
        </w:r>
        <w:r>
          <w:instrText xml:space="preserve"> PAGEREF _Toc93948789 \h </w:instrText>
        </w:r>
      </w:ins>
      <w:r>
        <w:fldChar w:fldCharType="separate"/>
      </w:r>
      <w:ins w:id="164" w:author="Huawei HL" w:date="2022-01-24T20:31:00Z">
        <w:r>
          <w:t>18</w:t>
        </w:r>
        <w:r>
          <w:fldChar w:fldCharType="end"/>
        </w:r>
      </w:ins>
    </w:p>
    <w:p w14:paraId="1676AD09" w14:textId="0F01671A" w:rsidR="003A47AC" w:rsidRDefault="003A47AC">
      <w:pPr>
        <w:pStyle w:val="TOC3"/>
        <w:rPr>
          <w:ins w:id="165" w:author="Huawei HL" w:date="2022-01-24T20:31:00Z"/>
          <w:rFonts w:asciiTheme="minorHAnsi" w:hAnsiTheme="minorHAnsi" w:cstheme="minorBidi"/>
          <w:kern w:val="2"/>
          <w:sz w:val="21"/>
          <w:szCs w:val="22"/>
          <w:lang w:val="en-US" w:eastAsia="zh-CN"/>
        </w:rPr>
      </w:pPr>
      <w:ins w:id="166" w:author="Huawei HL" w:date="2022-01-24T20:31:00Z">
        <w:r>
          <w:lastRenderedPageBreak/>
          <w:t>7.2.3</w:t>
        </w:r>
        <w:r>
          <w:tab/>
          <w:t>Solution evaluation</w:t>
        </w:r>
        <w:r>
          <w:tab/>
        </w:r>
        <w:r>
          <w:fldChar w:fldCharType="begin"/>
        </w:r>
        <w:r>
          <w:instrText xml:space="preserve"> PAGEREF _Toc93948790 \h </w:instrText>
        </w:r>
      </w:ins>
      <w:r>
        <w:fldChar w:fldCharType="separate"/>
      </w:r>
      <w:ins w:id="167" w:author="Huawei HL" w:date="2022-01-24T20:31:00Z">
        <w:r>
          <w:t>18</w:t>
        </w:r>
        <w:r>
          <w:fldChar w:fldCharType="end"/>
        </w:r>
      </w:ins>
    </w:p>
    <w:p w14:paraId="61D8FFD2" w14:textId="4ECD6667" w:rsidR="003A47AC" w:rsidRDefault="003A47AC">
      <w:pPr>
        <w:pStyle w:val="TOC2"/>
        <w:rPr>
          <w:ins w:id="168" w:author="Huawei HL" w:date="2022-01-24T20:31:00Z"/>
          <w:rFonts w:asciiTheme="minorHAnsi" w:hAnsiTheme="minorHAnsi" w:cstheme="minorBidi"/>
          <w:kern w:val="2"/>
          <w:sz w:val="21"/>
          <w:szCs w:val="22"/>
          <w:lang w:val="en-US" w:eastAsia="zh-CN"/>
        </w:rPr>
      </w:pPr>
      <w:ins w:id="169" w:author="Huawei HL" w:date="2022-01-24T20:31:00Z">
        <w:r>
          <w:t>7.3</w:t>
        </w:r>
        <w:r>
          <w:tab/>
          <w:t>Solution #3: User Consent for UE Related Analytics of NWDAF</w:t>
        </w:r>
        <w:r>
          <w:tab/>
        </w:r>
        <w:r>
          <w:fldChar w:fldCharType="begin"/>
        </w:r>
        <w:r>
          <w:instrText xml:space="preserve"> PAGEREF _Toc93948791 \h </w:instrText>
        </w:r>
      </w:ins>
      <w:r>
        <w:fldChar w:fldCharType="separate"/>
      </w:r>
      <w:ins w:id="170" w:author="Huawei HL" w:date="2022-01-24T20:31:00Z">
        <w:r>
          <w:t>18</w:t>
        </w:r>
        <w:r>
          <w:fldChar w:fldCharType="end"/>
        </w:r>
      </w:ins>
    </w:p>
    <w:p w14:paraId="5CDAF50D" w14:textId="054902BE" w:rsidR="003A47AC" w:rsidRDefault="003A47AC">
      <w:pPr>
        <w:pStyle w:val="TOC3"/>
        <w:rPr>
          <w:ins w:id="171" w:author="Huawei HL" w:date="2022-01-24T20:31:00Z"/>
          <w:rFonts w:asciiTheme="minorHAnsi" w:hAnsiTheme="minorHAnsi" w:cstheme="minorBidi"/>
          <w:kern w:val="2"/>
          <w:sz w:val="21"/>
          <w:szCs w:val="22"/>
          <w:lang w:val="en-US" w:eastAsia="zh-CN"/>
        </w:rPr>
      </w:pPr>
      <w:ins w:id="172" w:author="Huawei HL" w:date="2022-01-24T20:31:00Z">
        <w:r>
          <w:t>7.3.1</w:t>
        </w:r>
        <w:r>
          <w:tab/>
          <w:t>Solution overview</w:t>
        </w:r>
        <w:r>
          <w:tab/>
        </w:r>
        <w:r>
          <w:fldChar w:fldCharType="begin"/>
        </w:r>
        <w:r>
          <w:instrText xml:space="preserve"> PAGEREF _Toc93948792 \h </w:instrText>
        </w:r>
      </w:ins>
      <w:r>
        <w:fldChar w:fldCharType="separate"/>
      </w:r>
      <w:ins w:id="173" w:author="Huawei HL" w:date="2022-01-24T20:31:00Z">
        <w:r>
          <w:t>18</w:t>
        </w:r>
        <w:r>
          <w:fldChar w:fldCharType="end"/>
        </w:r>
      </w:ins>
    </w:p>
    <w:p w14:paraId="56F7E4CA" w14:textId="4BCACF8E" w:rsidR="003A47AC" w:rsidRDefault="003A47AC">
      <w:pPr>
        <w:pStyle w:val="TOC3"/>
        <w:rPr>
          <w:ins w:id="174" w:author="Huawei HL" w:date="2022-01-24T20:31:00Z"/>
          <w:rFonts w:asciiTheme="minorHAnsi" w:hAnsiTheme="minorHAnsi" w:cstheme="minorBidi"/>
          <w:kern w:val="2"/>
          <w:sz w:val="21"/>
          <w:szCs w:val="22"/>
          <w:lang w:val="en-US" w:eastAsia="zh-CN"/>
        </w:rPr>
      </w:pPr>
      <w:ins w:id="175" w:author="Huawei HL" w:date="2022-01-24T20:31:00Z">
        <w:r>
          <w:t>7.3.2</w:t>
        </w:r>
        <w:r>
          <w:tab/>
          <w:t>Solution details</w:t>
        </w:r>
        <w:r>
          <w:tab/>
        </w:r>
        <w:r>
          <w:fldChar w:fldCharType="begin"/>
        </w:r>
        <w:r>
          <w:instrText xml:space="preserve"> PAGEREF _Toc93948793 \h </w:instrText>
        </w:r>
      </w:ins>
      <w:r>
        <w:fldChar w:fldCharType="separate"/>
      </w:r>
      <w:ins w:id="176" w:author="Huawei HL" w:date="2022-01-24T20:31:00Z">
        <w:r>
          <w:t>19</w:t>
        </w:r>
        <w:r>
          <w:fldChar w:fldCharType="end"/>
        </w:r>
      </w:ins>
    </w:p>
    <w:p w14:paraId="7F10F6E4" w14:textId="02CAAB5B" w:rsidR="003A47AC" w:rsidRDefault="003A47AC">
      <w:pPr>
        <w:pStyle w:val="TOC4"/>
        <w:rPr>
          <w:ins w:id="177" w:author="Huawei HL" w:date="2022-01-24T20:31:00Z"/>
          <w:rFonts w:asciiTheme="minorHAnsi" w:hAnsiTheme="minorHAnsi" w:cstheme="minorBidi"/>
          <w:kern w:val="2"/>
          <w:sz w:val="21"/>
          <w:szCs w:val="22"/>
          <w:lang w:val="en-US" w:eastAsia="zh-CN"/>
        </w:rPr>
      </w:pPr>
      <w:ins w:id="178" w:author="Huawei HL" w:date="2022-01-24T20:31:00Z">
        <w:r>
          <w:rPr>
            <w:lang w:eastAsia="zh-CN"/>
          </w:rPr>
          <w:t>7.3.2.1</w:t>
        </w:r>
        <w:r>
          <w:rPr>
            <w:lang w:eastAsia="zh-CN"/>
          </w:rPr>
          <w:tab/>
          <w:t>NF Authorization based on User Consent</w:t>
        </w:r>
        <w:r>
          <w:tab/>
        </w:r>
        <w:r>
          <w:fldChar w:fldCharType="begin"/>
        </w:r>
        <w:r>
          <w:instrText xml:space="preserve"> PAGEREF _Toc93948794 \h </w:instrText>
        </w:r>
      </w:ins>
      <w:r>
        <w:fldChar w:fldCharType="separate"/>
      </w:r>
      <w:ins w:id="179" w:author="Huawei HL" w:date="2022-01-24T20:31:00Z">
        <w:r>
          <w:t>19</w:t>
        </w:r>
        <w:r>
          <w:fldChar w:fldCharType="end"/>
        </w:r>
      </w:ins>
    </w:p>
    <w:p w14:paraId="48DC7D0B" w14:textId="271CF7DA" w:rsidR="003A47AC" w:rsidRDefault="003A47AC">
      <w:pPr>
        <w:pStyle w:val="TOC4"/>
        <w:rPr>
          <w:ins w:id="180" w:author="Huawei HL" w:date="2022-01-24T20:31:00Z"/>
          <w:rFonts w:asciiTheme="minorHAnsi" w:hAnsiTheme="minorHAnsi" w:cstheme="minorBidi"/>
          <w:kern w:val="2"/>
          <w:sz w:val="21"/>
          <w:szCs w:val="22"/>
          <w:lang w:val="en-US" w:eastAsia="zh-CN"/>
        </w:rPr>
      </w:pPr>
      <w:ins w:id="181" w:author="Huawei HL" w:date="2022-01-24T20:31:00Z">
        <w:r>
          <w:rPr>
            <w:lang w:eastAsia="zh-CN"/>
          </w:rPr>
          <w:t>7.3.2.2</w:t>
        </w:r>
        <w:r>
          <w:rPr>
            <w:lang w:eastAsia="zh-CN"/>
          </w:rPr>
          <w:tab/>
          <w:t>User Consent Format</w:t>
        </w:r>
        <w:r>
          <w:tab/>
        </w:r>
        <w:r>
          <w:fldChar w:fldCharType="begin"/>
        </w:r>
        <w:r>
          <w:instrText xml:space="preserve"> PAGEREF _Toc93948795 \h </w:instrText>
        </w:r>
      </w:ins>
      <w:r>
        <w:fldChar w:fldCharType="separate"/>
      </w:r>
      <w:ins w:id="182" w:author="Huawei HL" w:date="2022-01-24T20:31:00Z">
        <w:r>
          <w:t>19</w:t>
        </w:r>
        <w:r>
          <w:fldChar w:fldCharType="end"/>
        </w:r>
      </w:ins>
    </w:p>
    <w:p w14:paraId="4DB5DE58" w14:textId="69DDCF24" w:rsidR="003A47AC" w:rsidRDefault="003A47AC">
      <w:pPr>
        <w:pStyle w:val="TOC4"/>
        <w:rPr>
          <w:ins w:id="183" w:author="Huawei HL" w:date="2022-01-24T20:31:00Z"/>
          <w:rFonts w:asciiTheme="minorHAnsi" w:hAnsiTheme="minorHAnsi" w:cstheme="minorBidi"/>
          <w:kern w:val="2"/>
          <w:sz w:val="21"/>
          <w:szCs w:val="22"/>
          <w:lang w:val="en-US" w:eastAsia="zh-CN"/>
        </w:rPr>
      </w:pPr>
      <w:ins w:id="184" w:author="Huawei HL" w:date="2022-01-24T20:31:00Z">
        <w:r>
          <w:rPr>
            <w:lang w:eastAsia="zh-CN"/>
          </w:rPr>
          <w:t>7.3.2.3</w:t>
        </w:r>
        <w:r>
          <w:rPr>
            <w:lang w:eastAsia="zh-CN"/>
          </w:rPr>
          <w:tab/>
          <w:t>Obtain of User Consent</w:t>
        </w:r>
        <w:r>
          <w:tab/>
        </w:r>
        <w:r>
          <w:fldChar w:fldCharType="begin"/>
        </w:r>
        <w:r>
          <w:instrText xml:space="preserve"> PAGEREF _Toc93948796 \h </w:instrText>
        </w:r>
      </w:ins>
      <w:r>
        <w:fldChar w:fldCharType="separate"/>
      </w:r>
      <w:ins w:id="185" w:author="Huawei HL" w:date="2022-01-24T20:31:00Z">
        <w:r>
          <w:t>20</w:t>
        </w:r>
        <w:r>
          <w:fldChar w:fldCharType="end"/>
        </w:r>
      </w:ins>
    </w:p>
    <w:p w14:paraId="551FBD85" w14:textId="2CA3F787" w:rsidR="003A47AC" w:rsidRDefault="003A47AC">
      <w:pPr>
        <w:pStyle w:val="TOC3"/>
        <w:rPr>
          <w:ins w:id="186" w:author="Huawei HL" w:date="2022-01-24T20:31:00Z"/>
          <w:rFonts w:asciiTheme="minorHAnsi" w:hAnsiTheme="minorHAnsi" w:cstheme="minorBidi"/>
          <w:kern w:val="2"/>
          <w:sz w:val="21"/>
          <w:szCs w:val="22"/>
          <w:lang w:val="en-US" w:eastAsia="zh-CN"/>
        </w:rPr>
      </w:pPr>
      <w:ins w:id="187" w:author="Huawei HL" w:date="2022-01-24T20:31:00Z">
        <w:r>
          <w:t>7.3.3</w:t>
        </w:r>
        <w:r>
          <w:tab/>
          <w:t>Solution evaluation</w:t>
        </w:r>
        <w:r>
          <w:tab/>
        </w:r>
        <w:r>
          <w:fldChar w:fldCharType="begin"/>
        </w:r>
        <w:r>
          <w:instrText xml:space="preserve"> PAGEREF _Toc93948797 \h </w:instrText>
        </w:r>
      </w:ins>
      <w:r>
        <w:fldChar w:fldCharType="separate"/>
      </w:r>
      <w:ins w:id="188" w:author="Huawei HL" w:date="2022-01-24T20:31:00Z">
        <w:r>
          <w:t>20</w:t>
        </w:r>
        <w:r>
          <w:fldChar w:fldCharType="end"/>
        </w:r>
      </w:ins>
    </w:p>
    <w:p w14:paraId="3DB67234" w14:textId="2358DE38" w:rsidR="003A47AC" w:rsidRDefault="003A47AC">
      <w:pPr>
        <w:pStyle w:val="TOC2"/>
        <w:rPr>
          <w:ins w:id="189" w:author="Huawei HL" w:date="2022-01-24T20:31:00Z"/>
          <w:rFonts w:asciiTheme="minorHAnsi" w:hAnsiTheme="minorHAnsi" w:cstheme="minorBidi"/>
          <w:kern w:val="2"/>
          <w:sz w:val="21"/>
          <w:szCs w:val="22"/>
          <w:lang w:val="en-US" w:eastAsia="zh-CN"/>
        </w:rPr>
      </w:pPr>
      <w:ins w:id="190" w:author="Huawei HL" w:date="2022-01-24T20:31:00Z">
        <w:r>
          <w:t>7.4</w:t>
        </w:r>
        <w:r>
          <w:tab/>
          <w:t>Solution #4: Check of User Consent for 3GPP Service Exposure</w:t>
        </w:r>
        <w:r>
          <w:tab/>
        </w:r>
        <w:r>
          <w:fldChar w:fldCharType="begin"/>
        </w:r>
        <w:r>
          <w:instrText xml:space="preserve"> PAGEREF _Toc93948798 \h </w:instrText>
        </w:r>
      </w:ins>
      <w:r>
        <w:fldChar w:fldCharType="separate"/>
      </w:r>
      <w:ins w:id="191" w:author="Huawei HL" w:date="2022-01-24T20:31:00Z">
        <w:r>
          <w:t>20</w:t>
        </w:r>
        <w:r>
          <w:fldChar w:fldCharType="end"/>
        </w:r>
      </w:ins>
    </w:p>
    <w:p w14:paraId="1B481B65" w14:textId="2F5D1640" w:rsidR="003A47AC" w:rsidRDefault="003A47AC">
      <w:pPr>
        <w:pStyle w:val="TOC3"/>
        <w:rPr>
          <w:ins w:id="192" w:author="Huawei HL" w:date="2022-01-24T20:31:00Z"/>
          <w:rFonts w:asciiTheme="minorHAnsi" w:hAnsiTheme="minorHAnsi" w:cstheme="minorBidi"/>
          <w:kern w:val="2"/>
          <w:sz w:val="21"/>
          <w:szCs w:val="22"/>
          <w:lang w:val="en-US" w:eastAsia="zh-CN"/>
        </w:rPr>
      </w:pPr>
      <w:ins w:id="193" w:author="Huawei HL" w:date="2022-01-24T20:31:00Z">
        <w:r>
          <w:t>7.4.1</w:t>
        </w:r>
        <w:r>
          <w:tab/>
          <w:t>Solution overview</w:t>
        </w:r>
        <w:r>
          <w:tab/>
        </w:r>
        <w:r>
          <w:fldChar w:fldCharType="begin"/>
        </w:r>
        <w:r>
          <w:instrText xml:space="preserve"> PAGEREF _Toc93948799 \h </w:instrText>
        </w:r>
      </w:ins>
      <w:r>
        <w:fldChar w:fldCharType="separate"/>
      </w:r>
      <w:ins w:id="194" w:author="Huawei HL" w:date="2022-01-24T20:31:00Z">
        <w:r>
          <w:t>20</w:t>
        </w:r>
        <w:r>
          <w:fldChar w:fldCharType="end"/>
        </w:r>
      </w:ins>
    </w:p>
    <w:p w14:paraId="384FB7C0" w14:textId="227C5F4B" w:rsidR="003A47AC" w:rsidRDefault="003A47AC">
      <w:pPr>
        <w:pStyle w:val="TOC3"/>
        <w:rPr>
          <w:ins w:id="195" w:author="Huawei HL" w:date="2022-01-24T20:31:00Z"/>
          <w:rFonts w:asciiTheme="minorHAnsi" w:hAnsiTheme="minorHAnsi" w:cstheme="minorBidi"/>
          <w:kern w:val="2"/>
          <w:sz w:val="21"/>
          <w:szCs w:val="22"/>
          <w:lang w:val="en-US" w:eastAsia="zh-CN"/>
        </w:rPr>
      </w:pPr>
      <w:ins w:id="196" w:author="Huawei HL" w:date="2022-01-24T20:31:00Z">
        <w:r>
          <w:t>7.4.2</w:t>
        </w:r>
        <w:r>
          <w:tab/>
          <w:t>Solution details</w:t>
        </w:r>
        <w:r>
          <w:tab/>
        </w:r>
        <w:r>
          <w:fldChar w:fldCharType="begin"/>
        </w:r>
        <w:r>
          <w:instrText xml:space="preserve"> PAGEREF _Toc93948800 \h </w:instrText>
        </w:r>
      </w:ins>
      <w:r>
        <w:fldChar w:fldCharType="separate"/>
      </w:r>
      <w:ins w:id="197" w:author="Huawei HL" w:date="2022-01-24T20:31:00Z">
        <w:r>
          <w:t>20</w:t>
        </w:r>
        <w:r>
          <w:fldChar w:fldCharType="end"/>
        </w:r>
      </w:ins>
    </w:p>
    <w:p w14:paraId="65491438" w14:textId="6769E0F7" w:rsidR="003A47AC" w:rsidRDefault="003A47AC">
      <w:pPr>
        <w:pStyle w:val="TOC4"/>
        <w:rPr>
          <w:ins w:id="198" w:author="Huawei HL" w:date="2022-01-24T20:31:00Z"/>
          <w:rFonts w:asciiTheme="minorHAnsi" w:hAnsiTheme="minorHAnsi" w:cstheme="minorBidi"/>
          <w:kern w:val="2"/>
          <w:sz w:val="21"/>
          <w:szCs w:val="22"/>
          <w:lang w:val="en-US" w:eastAsia="zh-CN"/>
        </w:rPr>
      </w:pPr>
      <w:ins w:id="199" w:author="Huawei HL" w:date="2022-01-24T20:31:00Z">
        <w:r>
          <w:t>7.4.2.1</w:t>
        </w:r>
        <w:r>
          <w:tab/>
          <w:t>Check of user consent on NEF/CAPIF</w:t>
        </w:r>
        <w:r>
          <w:tab/>
        </w:r>
        <w:r>
          <w:fldChar w:fldCharType="begin"/>
        </w:r>
        <w:r>
          <w:instrText xml:space="preserve"> PAGEREF _Toc93948801 \h </w:instrText>
        </w:r>
      </w:ins>
      <w:r>
        <w:fldChar w:fldCharType="separate"/>
      </w:r>
      <w:ins w:id="200" w:author="Huawei HL" w:date="2022-01-24T20:31:00Z">
        <w:r>
          <w:t>20</w:t>
        </w:r>
        <w:r>
          <w:fldChar w:fldCharType="end"/>
        </w:r>
      </w:ins>
    </w:p>
    <w:p w14:paraId="3F998F85" w14:textId="7E396F9B" w:rsidR="003A47AC" w:rsidRDefault="003A47AC">
      <w:pPr>
        <w:pStyle w:val="TOC4"/>
        <w:rPr>
          <w:ins w:id="201" w:author="Huawei HL" w:date="2022-01-24T20:31:00Z"/>
          <w:rFonts w:asciiTheme="minorHAnsi" w:hAnsiTheme="minorHAnsi" w:cstheme="minorBidi"/>
          <w:kern w:val="2"/>
          <w:sz w:val="21"/>
          <w:szCs w:val="22"/>
          <w:lang w:val="en-US" w:eastAsia="zh-CN"/>
        </w:rPr>
      </w:pPr>
      <w:ins w:id="202" w:author="Huawei HL" w:date="2022-01-24T20:31:00Z">
        <w:r>
          <w:rPr>
            <w:lang w:eastAsia="zh-CN"/>
          </w:rPr>
          <w:t>7.4.2.2</w:t>
        </w:r>
        <w:r>
          <w:rPr>
            <w:lang w:eastAsia="zh-CN"/>
          </w:rPr>
          <w:tab/>
          <w:t>User Consent Parameter</w:t>
        </w:r>
        <w:r>
          <w:tab/>
        </w:r>
        <w:r>
          <w:fldChar w:fldCharType="begin"/>
        </w:r>
        <w:r>
          <w:instrText xml:space="preserve"> PAGEREF _Toc93948802 \h </w:instrText>
        </w:r>
      </w:ins>
      <w:r>
        <w:fldChar w:fldCharType="separate"/>
      </w:r>
      <w:ins w:id="203" w:author="Huawei HL" w:date="2022-01-24T20:31:00Z">
        <w:r>
          <w:t>21</w:t>
        </w:r>
        <w:r>
          <w:fldChar w:fldCharType="end"/>
        </w:r>
      </w:ins>
    </w:p>
    <w:p w14:paraId="0123BFBB" w14:textId="661A37F8" w:rsidR="003A47AC" w:rsidRDefault="003A47AC">
      <w:pPr>
        <w:pStyle w:val="TOC3"/>
        <w:rPr>
          <w:ins w:id="204" w:author="Huawei HL" w:date="2022-01-24T20:31:00Z"/>
          <w:rFonts w:asciiTheme="minorHAnsi" w:hAnsiTheme="minorHAnsi" w:cstheme="minorBidi"/>
          <w:kern w:val="2"/>
          <w:sz w:val="21"/>
          <w:szCs w:val="22"/>
          <w:lang w:val="en-US" w:eastAsia="zh-CN"/>
        </w:rPr>
      </w:pPr>
      <w:ins w:id="205" w:author="Huawei HL" w:date="2022-01-24T20:31:00Z">
        <w:r>
          <w:t>7.4.3</w:t>
        </w:r>
        <w:r>
          <w:tab/>
          <w:t>Solution evaluation</w:t>
        </w:r>
        <w:r>
          <w:tab/>
        </w:r>
        <w:r>
          <w:fldChar w:fldCharType="begin"/>
        </w:r>
        <w:r>
          <w:instrText xml:space="preserve"> PAGEREF _Toc93948803 \h </w:instrText>
        </w:r>
      </w:ins>
      <w:r>
        <w:fldChar w:fldCharType="separate"/>
      </w:r>
      <w:ins w:id="206" w:author="Huawei HL" w:date="2022-01-24T20:31:00Z">
        <w:r>
          <w:t>21</w:t>
        </w:r>
        <w:r>
          <w:fldChar w:fldCharType="end"/>
        </w:r>
      </w:ins>
    </w:p>
    <w:p w14:paraId="537F1750" w14:textId="46A17E73" w:rsidR="003A47AC" w:rsidRDefault="003A47AC">
      <w:pPr>
        <w:pStyle w:val="TOC2"/>
        <w:rPr>
          <w:ins w:id="207" w:author="Huawei HL" w:date="2022-01-24T20:31:00Z"/>
          <w:rFonts w:asciiTheme="minorHAnsi" w:hAnsiTheme="minorHAnsi" w:cstheme="minorBidi"/>
          <w:kern w:val="2"/>
          <w:sz w:val="21"/>
          <w:szCs w:val="22"/>
          <w:lang w:val="en-US" w:eastAsia="zh-CN"/>
        </w:rPr>
      </w:pPr>
      <w:ins w:id="208" w:author="Huawei HL" w:date="2022-01-24T20:31:00Z">
        <w:r>
          <w:t>7.5</w:t>
        </w:r>
        <w:r>
          <w:tab/>
          <w:t>Solution #5: Privacy preservation of transmitted data</w:t>
        </w:r>
        <w:r>
          <w:tab/>
        </w:r>
        <w:r>
          <w:fldChar w:fldCharType="begin"/>
        </w:r>
        <w:r>
          <w:instrText xml:space="preserve"> PAGEREF _Toc93948804 \h </w:instrText>
        </w:r>
      </w:ins>
      <w:r>
        <w:fldChar w:fldCharType="separate"/>
      </w:r>
      <w:ins w:id="209" w:author="Huawei HL" w:date="2022-01-24T20:31:00Z">
        <w:r>
          <w:t>21</w:t>
        </w:r>
        <w:r>
          <w:fldChar w:fldCharType="end"/>
        </w:r>
      </w:ins>
    </w:p>
    <w:p w14:paraId="4DAE429C" w14:textId="72662D80" w:rsidR="003A47AC" w:rsidRDefault="003A47AC">
      <w:pPr>
        <w:pStyle w:val="TOC3"/>
        <w:rPr>
          <w:ins w:id="210" w:author="Huawei HL" w:date="2022-01-24T20:31:00Z"/>
          <w:rFonts w:asciiTheme="minorHAnsi" w:hAnsiTheme="minorHAnsi" w:cstheme="minorBidi"/>
          <w:kern w:val="2"/>
          <w:sz w:val="21"/>
          <w:szCs w:val="22"/>
          <w:lang w:val="en-US" w:eastAsia="zh-CN"/>
        </w:rPr>
      </w:pPr>
      <w:ins w:id="211" w:author="Huawei HL" w:date="2022-01-24T20:31:00Z">
        <w:r>
          <w:t>7.5.1</w:t>
        </w:r>
        <w:r>
          <w:tab/>
          <w:t>Introduction</w:t>
        </w:r>
        <w:r>
          <w:tab/>
        </w:r>
        <w:r>
          <w:fldChar w:fldCharType="begin"/>
        </w:r>
        <w:r>
          <w:instrText xml:space="preserve"> PAGEREF _Toc93948805 \h </w:instrText>
        </w:r>
      </w:ins>
      <w:r>
        <w:fldChar w:fldCharType="separate"/>
      </w:r>
      <w:ins w:id="212" w:author="Huawei HL" w:date="2022-01-24T20:31:00Z">
        <w:r>
          <w:t>21</w:t>
        </w:r>
        <w:r>
          <w:fldChar w:fldCharType="end"/>
        </w:r>
      </w:ins>
    </w:p>
    <w:p w14:paraId="313E4B37" w14:textId="797B41F3" w:rsidR="003A47AC" w:rsidRDefault="003A47AC">
      <w:pPr>
        <w:pStyle w:val="TOC3"/>
        <w:rPr>
          <w:ins w:id="213" w:author="Huawei HL" w:date="2022-01-24T20:31:00Z"/>
          <w:rFonts w:asciiTheme="minorHAnsi" w:hAnsiTheme="minorHAnsi" w:cstheme="minorBidi"/>
          <w:kern w:val="2"/>
          <w:sz w:val="21"/>
          <w:szCs w:val="22"/>
          <w:lang w:val="en-US" w:eastAsia="zh-CN"/>
        </w:rPr>
      </w:pPr>
      <w:ins w:id="214" w:author="Huawei HL" w:date="2022-01-24T20:31:00Z">
        <w:r>
          <w:t>7.5.2</w:t>
        </w:r>
        <w:r>
          <w:tab/>
          <w:t>Solution details</w:t>
        </w:r>
        <w:r>
          <w:tab/>
        </w:r>
        <w:r>
          <w:fldChar w:fldCharType="begin"/>
        </w:r>
        <w:r>
          <w:instrText xml:space="preserve"> PAGEREF _Toc93948806 \h </w:instrText>
        </w:r>
      </w:ins>
      <w:r>
        <w:fldChar w:fldCharType="separate"/>
      </w:r>
      <w:ins w:id="215" w:author="Huawei HL" w:date="2022-01-24T20:31:00Z">
        <w:r>
          <w:t>22</w:t>
        </w:r>
        <w:r>
          <w:fldChar w:fldCharType="end"/>
        </w:r>
      </w:ins>
    </w:p>
    <w:p w14:paraId="3DD85014" w14:textId="0C28761A" w:rsidR="003A47AC" w:rsidRDefault="003A47AC">
      <w:pPr>
        <w:pStyle w:val="TOC3"/>
        <w:rPr>
          <w:ins w:id="216" w:author="Huawei HL" w:date="2022-01-24T20:31:00Z"/>
          <w:rFonts w:asciiTheme="minorHAnsi" w:hAnsiTheme="minorHAnsi" w:cstheme="minorBidi"/>
          <w:kern w:val="2"/>
          <w:sz w:val="21"/>
          <w:szCs w:val="22"/>
          <w:lang w:val="en-US" w:eastAsia="zh-CN"/>
        </w:rPr>
      </w:pPr>
      <w:ins w:id="217" w:author="Huawei HL" w:date="2022-01-24T20:31:00Z">
        <w:r>
          <w:t>7.5.3</w:t>
        </w:r>
        <w:r>
          <w:tab/>
          <w:t>Evaluation</w:t>
        </w:r>
        <w:r>
          <w:tab/>
        </w:r>
        <w:r>
          <w:fldChar w:fldCharType="begin"/>
        </w:r>
        <w:r>
          <w:instrText xml:space="preserve"> PAGEREF _Toc93948807 \h </w:instrText>
        </w:r>
      </w:ins>
      <w:r>
        <w:fldChar w:fldCharType="separate"/>
      </w:r>
      <w:ins w:id="218" w:author="Huawei HL" w:date="2022-01-24T20:31:00Z">
        <w:r>
          <w:t>23</w:t>
        </w:r>
        <w:r>
          <w:fldChar w:fldCharType="end"/>
        </w:r>
      </w:ins>
    </w:p>
    <w:p w14:paraId="2E84D39A" w14:textId="339DD90C" w:rsidR="003A47AC" w:rsidRDefault="003A47AC">
      <w:pPr>
        <w:pStyle w:val="TOC2"/>
        <w:rPr>
          <w:ins w:id="219" w:author="Huawei HL" w:date="2022-01-24T20:31:00Z"/>
          <w:rFonts w:asciiTheme="minorHAnsi" w:hAnsiTheme="minorHAnsi" w:cstheme="minorBidi"/>
          <w:kern w:val="2"/>
          <w:sz w:val="21"/>
          <w:szCs w:val="22"/>
          <w:lang w:val="en-US" w:eastAsia="zh-CN"/>
        </w:rPr>
      </w:pPr>
      <w:ins w:id="220" w:author="Huawei HL" w:date="2022-01-24T20:31:00Z">
        <w:r>
          <w:t>7.6</w:t>
        </w:r>
        <w:r>
          <w:tab/>
          <w:t>Solution #6: Revocation for user consent</w:t>
        </w:r>
        <w:r>
          <w:tab/>
        </w:r>
        <w:r>
          <w:fldChar w:fldCharType="begin"/>
        </w:r>
        <w:r>
          <w:instrText xml:space="preserve"> PAGEREF _Toc93948808 \h </w:instrText>
        </w:r>
      </w:ins>
      <w:r>
        <w:fldChar w:fldCharType="separate"/>
      </w:r>
      <w:ins w:id="221" w:author="Huawei HL" w:date="2022-01-24T20:31:00Z">
        <w:r>
          <w:t>23</w:t>
        </w:r>
        <w:r>
          <w:fldChar w:fldCharType="end"/>
        </w:r>
      </w:ins>
    </w:p>
    <w:p w14:paraId="38B68799" w14:textId="1310463E" w:rsidR="003A47AC" w:rsidRDefault="003A47AC">
      <w:pPr>
        <w:pStyle w:val="TOC3"/>
        <w:rPr>
          <w:ins w:id="222" w:author="Huawei HL" w:date="2022-01-24T20:31:00Z"/>
          <w:rFonts w:asciiTheme="minorHAnsi" w:hAnsiTheme="minorHAnsi" w:cstheme="minorBidi"/>
          <w:kern w:val="2"/>
          <w:sz w:val="21"/>
          <w:szCs w:val="22"/>
          <w:lang w:val="en-US" w:eastAsia="zh-CN"/>
        </w:rPr>
      </w:pPr>
      <w:ins w:id="223" w:author="Huawei HL" w:date="2022-01-24T20:31:00Z">
        <w:r>
          <w:t>7.6.1</w:t>
        </w:r>
        <w:r>
          <w:tab/>
          <w:t>Solution overview</w:t>
        </w:r>
        <w:r>
          <w:tab/>
        </w:r>
        <w:r>
          <w:fldChar w:fldCharType="begin"/>
        </w:r>
        <w:r>
          <w:instrText xml:space="preserve"> PAGEREF _Toc93948809 \h </w:instrText>
        </w:r>
      </w:ins>
      <w:r>
        <w:fldChar w:fldCharType="separate"/>
      </w:r>
      <w:ins w:id="224" w:author="Huawei HL" w:date="2022-01-24T20:31:00Z">
        <w:r>
          <w:t>23</w:t>
        </w:r>
        <w:r>
          <w:fldChar w:fldCharType="end"/>
        </w:r>
      </w:ins>
    </w:p>
    <w:p w14:paraId="4D7CCB74" w14:textId="77788076" w:rsidR="003A47AC" w:rsidRDefault="003A47AC">
      <w:pPr>
        <w:pStyle w:val="TOC3"/>
        <w:rPr>
          <w:ins w:id="225" w:author="Huawei HL" w:date="2022-01-24T20:31:00Z"/>
          <w:rFonts w:asciiTheme="minorHAnsi" w:hAnsiTheme="minorHAnsi" w:cstheme="minorBidi"/>
          <w:kern w:val="2"/>
          <w:sz w:val="21"/>
          <w:szCs w:val="22"/>
          <w:lang w:val="en-US" w:eastAsia="zh-CN"/>
        </w:rPr>
      </w:pPr>
      <w:ins w:id="226" w:author="Huawei HL" w:date="2022-01-24T20:31:00Z">
        <w:r>
          <w:t>7.6.2</w:t>
        </w:r>
        <w:r>
          <w:tab/>
          <w:t>Solution details</w:t>
        </w:r>
        <w:r>
          <w:tab/>
        </w:r>
        <w:r>
          <w:fldChar w:fldCharType="begin"/>
        </w:r>
        <w:r>
          <w:instrText xml:space="preserve"> PAGEREF _Toc93948810 \h </w:instrText>
        </w:r>
      </w:ins>
      <w:r>
        <w:fldChar w:fldCharType="separate"/>
      </w:r>
      <w:ins w:id="227" w:author="Huawei HL" w:date="2022-01-24T20:31:00Z">
        <w:r>
          <w:t>23</w:t>
        </w:r>
        <w:r>
          <w:fldChar w:fldCharType="end"/>
        </w:r>
      </w:ins>
    </w:p>
    <w:p w14:paraId="4795F6EF" w14:textId="3464FCAA" w:rsidR="003A47AC" w:rsidRDefault="003A47AC">
      <w:pPr>
        <w:pStyle w:val="TOC3"/>
        <w:rPr>
          <w:ins w:id="228" w:author="Huawei HL" w:date="2022-01-24T20:31:00Z"/>
          <w:rFonts w:asciiTheme="minorHAnsi" w:hAnsiTheme="minorHAnsi" w:cstheme="minorBidi"/>
          <w:kern w:val="2"/>
          <w:sz w:val="21"/>
          <w:szCs w:val="22"/>
          <w:lang w:val="en-US" w:eastAsia="zh-CN"/>
        </w:rPr>
      </w:pPr>
      <w:ins w:id="229" w:author="Huawei HL" w:date="2022-01-24T20:31:00Z">
        <w:r>
          <w:t>7.6.3</w:t>
        </w:r>
        <w:r>
          <w:tab/>
          <w:t>Solution evaluation</w:t>
        </w:r>
        <w:r>
          <w:tab/>
        </w:r>
        <w:r>
          <w:fldChar w:fldCharType="begin"/>
        </w:r>
        <w:r>
          <w:instrText xml:space="preserve"> PAGEREF _Toc93948811 \h </w:instrText>
        </w:r>
      </w:ins>
      <w:r>
        <w:fldChar w:fldCharType="separate"/>
      </w:r>
      <w:ins w:id="230" w:author="Huawei HL" w:date="2022-01-24T20:31:00Z">
        <w:r>
          <w:t>24</w:t>
        </w:r>
        <w:r>
          <w:fldChar w:fldCharType="end"/>
        </w:r>
      </w:ins>
    </w:p>
    <w:p w14:paraId="5F2F07D6" w14:textId="447C3898" w:rsidR="003A47AC" w:rsidRDefault="003A47AC">
      <w:pPr>
        <w:pStyle w:val="TOC2"/>
        <w:rPr>
          <w:ins w:id="231" w:author="Huawei HL" w:date="2022-01-24T20:31:00Z"/>
          <w:rFonts w:asciiTheme="minorHAnsi" w:hAnsiTheme="minorHAnsi" w:cstheme="minorBidi"/>
          <w:kern w:val="2"/>
          <w:sz w:val="21"/>
          <w:szCs w:val="22"/>
          <w:lang w:val="en-US" w:eastAsia="zh-CN"/>
        </w:rPr>
      </w:pPr>
      <w:ins w:id="232" w:author="Huawei HL" w:date="2022-01-24T20:31:00Z">
        <w:r>
          <w:t>7.7</w:t>
        </w:r>
        <w:r>
          <w:tab/>
          <w:t>Solution #7: Retrieving User's consent for exposure of information to the Edge Applications from UDM</w:t>
        </w:r>
        <w:r>
          <w:tab/>
        </w:r>
        <w:r>
          <w:fldChar w:fldCharType="begin"/>
        </w:r>
        <w:r>
          <w:instrText xml:space="preserve"> PAGEREF _Toc93948812 \h </w:instrText>
        </w:r>
      </w:ins>
      <w:r>
        <w:fldChar w:fldCharType="separate"/>
      </w:r>
      <w:ins w:id="233" w:author="Huawei HL" w:date="2022-01-24T20:31:00Z">
        <w:r>
          <w:t>24</w:t>
        </w:r>
        <w:r>
          <w:fldChar w:fldCharType="end"/>
        </w:r>
      </w:ins>
    </w:p>
    <w:p w14:paraId="2A4C94DB" w14:textId="6C7E9DA4" w:rsidR="003A47AC" w:rsidRDefault="003A47AC">
      <w:pPr>
        <w:pStyle w:val="TOC3"/>
        <w:rPr>
          <w:ins w:id="234" w:author="Huawei HL" w:date="2022-01-24T20:31:00Z"/>
          <w:rFonts w:asciiTheme="minorHAnsi" w:hAnsiTheme="minorHAnsi" w:cstheme="minorBidi"/>
          <w:kern w:val="2"/>
          <w:sz w:val="21"/>
          <w:szCs w:val="22"/>
          <w:lang w:val="en-US" w:eastAsia="zh-CN"/>
        </w:rPr>
      </w:pPr>
      <w:ins w:id="235" w:author="Huawei HL" w:date="2022-01-24T20:31:00Z">
        <w:r>
          <w:t>7.7.1</w:t>
        </w:r>
        <w:r>
          <w:tab/>
          <w:t>Introduction</w:t>
        </w:r>
        <w:r>
          <w:tab/>
        </w:r>
        <w:r>
          <w:fldChar w:fldCharType="begin"/>
        </w:r>
        <w:r>
          <w:instrText xml:space="preserve"> PAGEREF _Toc93948813 \h </w:instrText>
        </w:r>
      </w:ins>
      <w:r>
        <w:fldChar w:fldCharType="separate"/>
      </w:r>
      <w:ins w:id="236" w:author="Huawei HL" w:date="2022-01-24T20:31:00Z">
        <w:r>
          <w:t>24</w:t>
        </w:r>
        <w:r>
          <w:fldChar w:fldCharType="end"/>
        </w:r>
      </w:ins>
    </w:p>
    <w:p w14:paraId="56F74F8D" w14:textId="3E18FD73" w:rsidR="003A47AC" w:rsidRDefault="003A47AC">
      <w:pPr>
        <w:pStyle w:val="TOC3"/>
        <w:rPr>
          <w:ins w:id="237" w:author="Huawei HL" w:date="2022-01-24T20:31:00Z"/>
          <w:rFonts w:asciiTheme="minorHAnsi" w:hAnsiTheme="minorHAnsi" w:cstheme="minorBidi"/>
          <w:kern w:val="2"/>
          <w:sz w:val="21"/>
          <w:szCs w:val="22"/>
          <w:lang w:val="en-US" w:eastAsia="zh-CN"/>
        </w:rPr>
      </w:pPr>
      <w:ins w:id="238" w:author="Huawei HL" w:date="2022-01-24T20:31:00Z">
        <w:r>
          <w:t>7.7.2</w:t>
        </w:r>
        <w:r>
          <w:tab/>
          <w:t>Solution details</w:t>
        </w:r>
        <w:r>
          <w:tab/>
        </w:r>
        <w:r>
          <w:fldChar w:fldCharType="begin"/>
        </w:r>
        <w:r>
          <w:instrText xml:space="preserve"> PAGEREF _Toc93948814 \h </w:instrText>
        </w:r>
      </w:ins>
      <w:r>
        <w:fldChar w:fldCharType="separate"/>
      </w:r>
      <w:ins w:id="239" w:author="Huawei HL" w:date="2022-01-24T20:31:00Z">
        <w:r>
          <w:t>25</w:t>
        </w:r>
        <w:r>
          <w:fldChar w:fldCharType="end"/>
        </w:r>
      </w:ins>
    </w:p>
    <w:p w14:paraId="68B3C4B0" w14:textId="7646A1A3" w:rsidR="003A47AC" w:rsidRDefault="003A47AC">
      <w:pPr>
        <w:pStyle w:val="TOC3"/>
        <w:rPr>
          <w:ins w:id="240" w:author="Huawei HL" w:date="2022-01-24T20:31:00Z"/>
          <w:rFonts w:asciiTheme="minorHAnsi" w:hAnsiTheme="minorHAnsi" w:cstheme="minorBidi"/>
          <w:kern w:val="2"/>
          <w:sz w:val="21"/>
          <w:szCs w:val="22"/>
          <w:lang w:val="en-US" w:eastAsia="zh-CN"/>
        </w:rPr>
      </w:pPr>
      <w:ins w:id="241" w:author="Huawei HL" w:date="2022-01-24T20:31:00Z">
        <w:r>
          <w:t>7.7.3</w:t>
        </w:r>
        <w:r>
          <w:tab/>
          <w:t>Evaluation</w:t>
        </w:r>
        <w:r>
          <w:tab/>
        </w:r>
        <w:r>
          <w:fldChar w:fldCharType="begin"/>
        </w:r>
        <w:r>
          <w:instrText xml:space="preserve"> PAGEREF _Toc93948815 \h </w:instrText>
        </w:r>
      </w:ins>
      <w:r>
        <w:fldChar w:fldCharType="separate"/>
      </w:r>
      <w:ins w:id="242" w:author="Huawei HL" w:date="2022-01-24T20:31:00Z">
        <w:r>
          <w:t>26</w:t>
        </w:r>
        <w:r>
          <w:fldChar w:fldCharType="end"/>
        </w:r>
      </w:ins>
    </w:p>
    <w:p w14:paraId="538D866D" w14:textId="4439642A" w:rsidR="003A47AC" w:rsidRDefault="003A47AC">
      <w:pPr>
        <w:pStyle w:val="TOC1"/>
        <w:rPr>
          <w:ins w:id="243" w:author="Huawei HL" w:date="2022-01-24T20:31:00Z"/>
          <w:rFonts w:asciiTheme="minorHAnsi" w:hAnsiTheme="minorHAnsi" w:cstheme="minorBidi"/>
          <w:kern w:val="2"/>
          <w:sz w:val="21"/>
          <w:szCs w:val="22"/>
          <w:lang w:val="en-US" w:eastAsia="zh-CN"/>
        </w:rPr>
      </w:pPr>
      <w:ins w:id="244" w:author="Huawei HL" w:date="2022-01-24T20:31:00Z">
        <w:r>
          <w:t>8</w:t>
        </w:r>
        <w:r>
          <w:tab/>
          <w:t>Conclusions</w:t>
        </w:r>
        <w:r>
          <w:tab/>
        </w:r>
        <w:r>
          <w:fldChar w:fldCharType="begin"/>
        </w:r>
        <w:r>
          <w:instrText xml:space="preserve"> PAGEREF _Toc93948816 \h </w:instrText>
        </w:r>
      </w:ins>
      <w:r>
        <w:fldChar w:fldCharType="separate"/>
      </w:r>
      <w:ins w:id="245" w:author="Huawei HL" w:date="2022-01-24T20:31:00Z">
        <w:r>
          <w:t>26</w:t>
        </w:r>
        <w:r>
          <w:fldChar w:fldCharType="end"/>
        </w:r>
      </w:ins>
    </w:p>
    <w:p w14:paraId="776AF26A" w14:textId="56CC0638" w:rsidR="003A47AC" w:rsidRDefault="003A47AC">
      <w:pPr>
        <w:pStyle w:val="TOC2"/>
        <w:rPr>
          <w:ins w:id="246" w:author="Huawei HL" w:date="2022-01-24T20:31:00Z"/>
          <w:rFonts w:asciiTheme="minorHAnsi" w:hAnsiTheme="minorHAnsi" w:cstheme="minorBidi"/>
          <w:kern w:val="2"/>
          <w:sz w:val="21"/>
          <w:szCs w:val="22"/>
          <w:lang w:val="en-US" w:eastAsia="zh-CN"/>
        </w:rPr>
      </w:pPr>
      <w:ins w:id="247" w:author="Huawei HL" w:date="2022-01-24T20:31:00Z">
        <w:r w:rsidRPr="005E4A85">
          <w:rPr>
            <w:color w:val="000000"/>
            <w:lang w:eastAsia="zh-CN"/>
          </w:rPr>
          <w:t>8.1</w:t>
        </w:r>
        <w:r w:rsidRPr="005E4A85">
          <w:rPr>
            <w:color w:val="000000"/>
            <w:lang w:eastAsia="zh-CN"/>
          </w:rPr>
          <w:tab/>
          <w:t xml:space="preserve">Conclusion on KI #1: </w:t>
        </w:r>
        <w:r>
          <w:t>User's consent for exposure of information to Edge Applications</w:t>
        </w:r>
        <w:r>
          <w:tab/>
        </w:r>
        <w:r>
          <w:fldChar w:fldCharType="begin"/>
        </w:r>
        <w:r>
          <w:instrText xml:space="preserve"> PAGEREF _Toc93948817 \h </w:instrText>
        </w:r>
      </w:ins>
      <w:r>
        <w:fldChar w:fldCharType="separate"/>
      </w:r>
      <w:ins w:id="248" w:author="Huawei HL" w:date="2022-01-24T20:31:00Z">
        <w:r>
          <w:t>26</w:t>
        </w:r>
        <w:r>
          <w:fldChar w:fldCharType="end"/>
        </w:r>
      </w:ins>
    </w:p>
    <w:p w14:paraId="5CE2BF26" w14:textId="2E978A68" w:rsidR="003A47AC" w:rsidRDefault="003A47AC">
      <w:pPr>
        <w:pStyle w:val="TOC2"/>
        <w:rPr>
          <w:ins w:id="249" w:author="Huawei HL" w:date="2022-01-24T20:31:00Z"/>
          <w:rFonts w:asciiTheme="minorHAnsi" w:hAnsiTheme="minorHAnsi" w:cstheme="minorBidi"/>
          <w:kern w:val="2"/>
          <w:sz w:val="21"/>
          <w:szCs w:val="22"/>
          <w:lang w:val="en-US" w:eastAsia="zh-CN"/>
        </w:rPr>
      </w:pPr>
      <w:ins w:id="250" w:author="Huawei HL" w:date="2022-01-24T20:31:00Z">
        <w:r w:rsidRPr="005E4A85">
          <w:rPr>
            <w:color w:val="000000"/>
            <w:lang w:eastAsia="zh-CN"/>
          </w:rPr>
          <w:t>8.2</w:t>
        </w:r>
        <w:r w:rsidRPr="005E4A85">
          <w:rPr>
            <w:color w:val="000000"/>
            <w:lang w:eastAsia="zh-CN"/>
          </w:rPr>
          <w:tab/>
          <w:t>Conclusion on KI #2: User consent for UE data collection</w:t>
        </w:r>
        <w:r>
          <w:tab/>
        </w:r>
        <w:r>
          <w:fldChar w:fldCharType="begin"/>
        </w:r>
        <w:r>
          <w:instrText xml:space="preserve"> PAGEREF _Toc93948818 \h </w:instrText>
        </w:r>
      </w:ins>
      <w:r>
        <w:fldChar w:fldCharType="separate"/>
      </w:r>
      <w:ins w:id="251" w:author="Huawei HL" w:date="2022-01-24T20:31:00Z">
        <w:r>
          <w:t>26</w:t>
        </w:r>
        <w:r>
          <w:fldChar w:fldCharType="end"/>
        </w:r>
      </w:ins>
    </w:p>
    <w:p w14:paraId="01CBEB5A" w14:textId="7F6ED038" w:rsidR="003A47AC" w:rsidRDefault="003A47AC">
      <w:pPr>
        <w:pStyle w:val="TOC2"/>
        <w:rPr>
          <w:ins w:id="252" w:author="Huawei HL" w:date="2022-01-24T20:31:00Z"/>
          <w:rFonts w:asciiTheme="minorHAnsi" w:hAnsiTheme="minorHAnsi" w:cstheme="minorBidi"/>
          <w:kern w:val="2"/>
          <w:sz w:val="21"/>
          <w:szCs w:val="22"/>
          <w:lang w:val="en-US" w:eastAsia="zh-CN"/>
        </w:rPr>
      </w:pPr>
      <w:ins w:id="253" w:author="Huawei HL" w:date="2022-01-24T20:31:00Z">
        <w:r>
          <w:rPr>
            <w:lang w:eastAsia="zh-CN"/>
          </w:rPr>
          <w:t>8.3</w:t>
        </w:r>
        <w:r>
          <w:rPr>
            <w:lang w:eastAsia="zh-CN"/>
          </w:rPr>
          <w:tab/>
          <w:t>Conclusion on KI #3: Modification or revocation of user consent</w:t>
        </w:r>
        <w:r>
          <w:tab/>
        </w:r>
        <w:r>
          <w:fldChar w:fldCharType="begin"/>
        </w:r>
        <w:r>
          <w:instrText xml:space="preserve"> PAGEREF _Toc93948819 \h </w:instrText>
        </w:r>
      </w:ins>
      <w:r>
        <w:fldChar w:fldCharType="separate"/>
      </w:r>
      <w:ins w:id="254" w:author="Huawei HL" w:date="2022-01-24T20:31:00Z">
        <w:r>
          <w:t>26</w:t>
        </w:r>
        <w:r>
          <w:fldChar w:fldCharType="end"/>
        </w:r>
      </w:ins>
    </w:p>
    <w:p w14:paraId="0710874F" w14:textId="4057F234" w:rsidR="003A47AC" w:rsidRDefault="003A47AC">
      <w:pPr>
        <w:pStyle w:val="TOC2"/>
        <w:rPr>
          <w:ins w:id="255" w:author="Huawei HL" w:date="2022-01-24T20:31:00Z"/>
          <w:rFonts w:asciiTheme="minorHAnsi" w:hAnsiTheme="minorHAnsi" w:cstheme="minorBidi"/>
          <w:kern w:val="2"/>
          <w:sz w:val="21"/>
          <w:szCs w:val="22"/>
          <w:lang w:val="en-US" w:eastAsia="zh-CN"/>
        </w:rPr>
      </w:pPr>
      <w:ins w:id="256" w:author="Huawei HL" w:date="2022-01-24T20:31:00Z">
        <w:r>
          <w:rPr>
            <w:lang w:eastAsia="zh-CN"/>
          </w:rPr>
          <w:t>8.</w:t>
        </w:r>
        <w:r w:rsidRPr="005E4A85">
          <w:rPr>
            <w:rFonts w:eastAsia="等线"/>
            <w:color w:val="000000"/>
          </w:rPr>
          <w:t>4</w:t>
        </w:r>
        <w:r>
          <w:rPr>
            <w:lang w:eastAsia="zh-CN"/>
          </w:rPr>
          <w:tab/>
          <w:t>Conclusion on KI #4</w:t>
        </w:r>
        <w:r w:rsidRPr="005E4A85">
          <w:rPr>
            <w:rFonts w:eastAsia="等线"/>
            <w:color w:val="000000"/>
          </w:rPr>
          <w:t>: Relationship between the subscriber and the end-users</w:t>
        </w:r>
        <w:r>
          <w:tab/>
        </w:r>
        <w:r>
          <w:fldChar w:fldCharType="begin"/>
        </w:r>
        <w:r>
          <w:instrText xml:space="preserve"> PAGEREF _Toc93948820 \h </w:instrText>
        </w:r>
      </w:ins>
      <w:r>
        <w:fldChar w:fldCharType="separate"/>
      </w:r>
      <w:ins w:id="257" w:author="Huawei HL" w:date="2022-01-24T20:31:00Z">
        <w:r>
          <w:t>27</w:t>
        </w:r>
        <w:r>
          <w:fldChar w:fldCharType="end"/>
        </w:r>
      </w:ins>
    </w:p>
    <w:p w14:paraId="20238A3D" w14:textId="5825CD51" w:rsidR="003A47AC" w:rsidRDefault="003A47AC">
      <w:pPr>
        <w:pStyle w:val="TOC2"/>
        <w:rPr>
          <w:ins w:id="258" w:author="Huawei HL" w:date="2022-01-24T20:31:00Z"/>
          <w:rFonts w:asciiTheme="minorHAnsi" w:hAnsiTheme="minorHAnsi" w:cstheme="minorBidi"/>
          <w:kern w:val="2"/>
          <w:sz w:val="21"/>
          <w:szCs w:val="22"/>
          <w:lang w:val="en-US" w:eastAsia="zh-CN"/>
        </w:rPr>
      </w:pPr>
      <w:ins w:id="259" w:author="Huawei HL" w:date="2022-01-24T20:31:00Z">
        <w:r w:rsidRPr="005E4A85">
          <w:rPr>
            <w:color w:val="000000"/>
            <w:lang w:eastAsia="zh-CN"/>
          </w:rPr>
          <w:t>8.5</w:t>
        </w:r>
        <w:r w:rsidRPr="005E4A85">
          <w:rPr>
            <w:color w:val="000000"/>
            <w:lang w:eastAsia="zh-CN"/>
          </w:rPr>
          <w:tab/>
          <w:t xml:space="preserve">Conclusion on KI #5: </w:t>
        </w:r>
        <w:r>
          <w:t>Unambiguous naming of purposes</w:t>
        </w:r>
        <w:r>
          <w:tab/>
        </w:r>
        <w:r>
          <w:fldChar w:fldCharType="begin"/>
        </w:r>
        <w:r>
          <w:instrText xml:space="preserve"> PAGEREF _Toc93948821 \h </w:instrText>
        </w:r>
      </w:ins>
      <w:r>
        <w:fldChar w:fldCharType="separate"/>
      </w:r>
      <w:ins w:id="260" w:author="Huawei HL" w:date="2022-01-24T20:31:00Z">
        <w:r>
          <w:t>27</w:t>
        </w:r>
        <w:r>
          <w:fldChar w:fldCharType="end"/>
        </w:r>
      </w:ins>
    </w:p>
    <w:p w14:paraId="0E7B1AE6" w14:textId="06C27E90" w:rsidR="003A47AC" w:rsidRDefault="003A47AC">
      <w:pPr>
        <w:pStyle w:val="TOC2"/>
        <w:rPr>
          <w:ins w:id="261" w:author="Huawei HL" w:date="2022-01-24T20:31:00Z"/>
          <w:rFonts w:asciiTheme="minorHAnsi" w:hAnsiTheme="minorHAnsi" w:cstheme="minorBidi"/>
          <w:kern w:val="2"/>
          <w:sz w:val="21"/>
          <w:szCs w:val="22"/>
          <w:lang w:val="en-US" w:eastAsia="zh-CN"/>
        </w:rPr>
      </w:pPr>
      <w:ins w:id="262" w:author="Huawei HL" w:date="2022-01-24T20:31:00Z">
        <w:r>
          <w:rPr>
            <w:lang w:eastAsia="zh-CN"/>
          </w:rPr>
          <w:t>8.6</w:t>
        </w:r>
        <w:r>
          <w:rPr>
            <w:lang w:eastAsia="zh-CN"/>
          </w:rPr>
          <w:tab/>
          <w:t>General Conclusions</w:t>
        </w:r>
        <w:r>
          <w:tab/>
        </w:r>
        <w:r>
          <w:fldChar w:fldCharType="begin"/>
        </w:r>
        <w:r>
          <w:instrText xml:space="preserve"> PAGEREF _Toc93948822 \h </w:instrText>
        </w:r>
      </w:ins>
      <w:r>
        <w:fldChar w:fldCharType="separate"/>
      </w:r>
      <w:ins w:id="263" w:author="Huawei HL" w:date="2022-01-24T20:31:00Z">
        <w:r>
          <w:t>27</w:t>
        </w:r>
        <w:r>
          <w:fldChar w:fldCharType="end"/>
        </w:r>
      </w:ins>
    </w:p>
    <w:p w14:paraId="23C39E7E" w14:textId="52A0964A" w:rsidR="003A47AC" w:rsidRDefault="003A47AC">
      <w:pPr>
        <w:pStyle w:val="TOC3"/>
        <w:rPr>
          <w:ins w:id="264" w:author="Huawei HL" w:date="2022-01-24T20:31:00Z"/>
          <w:rFonts w:asciiTheme="minorHAnsi" w:hAnsiTheme="minorHAnsi" w:cstheme="minorBidi"/>
          <w:kern w:val="2"/>
          <w:sz w:val="21"/>
          <w:szCs w:val="22"/>
          <w:lang w:val="en-US" w:eastAsia="zh-CN"/>
        </w:rPr>
      </w:pPr>
      <w:ins w:id="265" w:author="Huawei HL" w:date="2022-01-24T20:31:00Z">
        <w:r>
          <w:rPr>
            <w:lang w:eastAsia="zh-CN"/>
          </w:rPr>
          <w:t>8.6.1</w:t>
        </w:r>
        <w:r>
          <w:rPr>
            <w:lang w:eastAsia="zh-CN"/>
          </w:rPr>
          <w:tab/>
          <w:t>UDM Service for User Consent Check</w:t>
        </w:r>
        <w:r>
          <w:tab/>
        </w:r>
        <w:r>
          <w:fldChar w:fldCharType="begin"/>
        </w:r>
        <w:r>
          <w:instrText xml:space="preserve"> PAGEREF _Toc93948823 \h </w:instrText>
        </w:r>
      </w:ins>
      <w:r>
        <w:fldChar w:fldCharType="separate"/>
      </w:r>
      <w:ins w:id="266" w:author="Huawei HL" w:date="2022-01-24T20:31:00Z">
        <w:r>
          <w:t>27</w:t>
        </w:r>
        <w:r>
          <w:fldChar w:fldCharType="end"/>
        </w:r>
      </w:ins>
    </w:p>
    <w:p w14:paraId="22A41B0F" w14:textId="0FC3707C" w:rsidR="003A47AC" w:rsidRDefault="003A47AC">
      <w:pPr>
        <w:pStyle w:val="TOC3"/>
        <w:rPr>
          <w:ins w:id="267" w:author="Huawei HL" w:date="2022-01-24T20:31:00Z"/>
          <w:rFonts w:asciiTheme="minorHAnsi" w:hAnsiTheme="minorHAnsi" w:cstheme="minorBidi"/>
          <w:kern w:val="2"/>
          <w:sz w:val="21"/>
          <w:szCs w:val="22"/>
          <w:lang w:val="en-US" w:eastAsia="zh-CN"/>
        </w:rPr>
      </w:pPr>
      <w:ins w:id="268" w:author="Huawei HL" w:date="2022-01-24T20:31:00Z">
        <w:r>
          <w:rPr>
            <w:lang w:eastAsia="zh-CN"/>
          </w:rPr>
          <w:t>8.6.2</w:t>
        </w:r>
        <w:r>
          <w:rPr>
            <w:lang w:eastAsia="zh-CN"/>
          </w:rPr>
          <w:tab/>
          <w:t>General Conclusion on Generic Requirement for the Procedures for User Consent Check</w:t>
        </w:r>
        <w:r>
          <w:tab/>
        </w:r>
        <w:r>
          <w:fldChar w:fldCharType="begin"/>
        </w:r>
        <w:r>
          <w:instrText xml:space="preserve"> PAGEREF _Toc93948824 \h </w:instrText>
        </w:r>
      </w:ins>
      <w:r>
        <w:fldChar w:fldCharType="separate"/>
      </w:r>
      <w:ins w:id="269" w:author="Huawei HL" w:date="2022-01-24T20:31:00Z">
        <w:r>
          <w:t>27</w:t>
        </w:r>
        <w:r>
          <w:fldChar w:fldCharType="end"/>
        </w:r>
      </w:ins>
    </w:p>
    <w:p w14:paraId="0CAED107" w14:textId="3042CBC3" w:rsidR="003A47AC" w:rsidRDefault="003A47AC">
      <w:pPr>
        <w:pStyle w:val="TOC3"/>
        <w:rPr>
          <w:ins w:id="270" w:author="Huawei HL" w:date="2022-01-24T20:31:00Z"/>
          <w:rFonts w:asciiTheme="minorHAnsi" w:hAnsiTheme="minorHAnsi" w:cstheme="minorBidi"/>
          <w:kern w:val="2"/>
          <w:sz w:val="21"/>
          <w:szCs w:val="22"/>
          <w:lang w:val="en-US" w:eastAsia="zh-CN"/>
        </w:rPr>
      </w:pPr>
      <w:ins w:id="271" w:author="Huawei HL" w:date="2022-01-24T20:31:00Z">
        <w:r>
          <w:rPr>
            <w:lang w:eastAsia="zh-CN"/>
          </w:rPr>
          <w:t>8.6.3</w:t>
        </w:r>
        <w:r>
          <w:rPr>
            <w:lang w:eastAsia="zh-CN"/>
          </w:rPr>
          <w:tab/>
          <w:t>UDM Service for User Consent Revocation</w:t>
        </w:r>
        <w:r>
          <w:tab/>
        </w:r>
        <w:r>
          <w:fldChar w:fldCharType="begin"/>
        </w:r>
        <w:r>
          <w:instrText xml:space="preserve"> PAGEREF _Toc93948825 \h </w:instrText>
        </w:r>
      </w:ins>
      <w:r>
        <w:fldChar w:fldCharType="separate"/>
      </w:r>
      <w:ins w:id="272" w:author="Huawei HL" w:date="2022-01-24T20:31:00Z">
        <w:r>
          <w:t>28</w:t>
        </w:r>
        <w:r>
          <w:fldChar w:fldCharType="end"/>
        </w:r>
      </w:ins>
    </w:p>
    <w:p w14:paraId="2995A8B6" w14:textId="5512ADCD" w:rsidR="003A47AC" w:rsidRDefault="003A47AC">
      <w:pPr>
        <w:pStyle w:val="TOC3"/>
        <w:rPr>
          <w:ins w:id="273" w:author="Huawei HL" w:date="2022-01-24T20:31:00Z"/>
          <w:rFonts w:asciiTheme="minorHAnsi" w:hAnsiTheme="minorHAnsi" w:cstheme="minorBidi"/>
          <w:kern w:val="2"/>
          <w:sz w:val="21"/>
          <w:szCs w:val="22"/>
          <w:lang w:val="en-US" w:eastAsia="zh-CN"/>
        </w:rPr>
      </w:pPr>
      <w:ins w:id="274" w:author="Huawei HL" w:date="2022-01-24T20:31:00Z">
        <w:r>
          <w:rPr>
            <w:lang w:eastAsia="zh-CN"/>
          </w:rPr>
          <w:t>8.6.4</w:t>
        </w:r>
        <w:r>
          <w:rPr>
            <w:lang w:eastAsia="zh-CN"/>
          </w:rPr>
          <w:tab/>
          <w:t>Generic Requirement for the Procedures for User Consent Revocation</w:t>
        </w:r>
        <w:r>
          <w:tab/>
        </w:r>
        <w:r>
          <w:fldChar w:fldCharType="begin"/>
        </w:r>
        <w:r>
          <w:instrText xml:space="preserve"> PAGEREF _Toc93948826 \h </w:instrText>
        </w:r>
      </w:ins>
      <w:r>
        <w:fldChar w:fldCharType="separate"/>
      </w:r>
      <w:ins w:id="275" w:author="Huawei HL" w:date="2022-01-24T20:31:00Z">
        <w:r>
          <w:t>28</w:t>
        </w:r>
        <w:r>
          <w:fldChar w:fldCharType="end"/>
        </w:r>
      </w:ins>
    </w:p>
    <w:p w14:paraId="6D7621EC" w14:textId="56F5B836" w:rsidR="003A47AC" w:rsidRDefault="003A47AC">
      <w:pPr>
        <w:pStyle w:val="TOC9"/>
        <w:rPr>
          <w:ins w:id="276" w:author="Huawei HL" w:date="2022-01-24T20:31:00Z"/>
          <w:rFonts w:asciiTheme="minorHAnsi" w:hAnsiTheme="minorHAnsi" w:cstheme="minorBidi"/>
          <w:b w:val="0"/>
          <w:kern w:val="2"/>
          <w:sz w:val="21"/>
          <w:szCs w:val="22"/>
          <w:lang w:val="en-US" w:eastAsia="zh-CN"/>
        </w:rPr>
      </w:pPr>
      <w:ins w:id="277" w:author="Huawei HL" w:date="2022-01-24T20:31:00Z">
        <w:r>
          <w:t>Annex A: Observations related to regulations</w:t>
        </w:r>
        <w:r>
          <w:tab/>
        </w:r>
        <w:r>
          <w:fldChar w:fldCharType="begin"/>
        </w:r>
        <w:r>
          <w:instrText xml:space="preserve"> PAGEREF _Toc93948827 \h </w:instrText>
        </w:r>
      </w:ins>
      <w:r>
        <w:fldChar w:fldCharType="separate"/>
      </w:r>
      <w:ins w:id="278" w:author="Huawei HL" w:date="2022-01-24T20:31:00Z">
        <w:r>
          <w:t>29</w:t>
        </w:r>
        <w:r>
          <w:fldChar w:fldCharType="end"/>
        </w:r>
      </w:ins>
    </w:p>
    <w:p w14:paraId="68004E16" w14:textId="218BAD48" w:rsidR="003A47AC" w:rsidRDefault="003A47AC">
      <w:pPr>
        <w:pStyle w:val="TOC9"/>
        <w:rPr>
          <w:ins w:id="279" w:author="Huawei HL" w:date="2022-01-24T20:31:00Z"/>
          <w:rFonts w:asciiTheme="minorHAnsi" w:hAnsiTheme="minorHAnsi" w:cstheme="minorBidi"/>
          <w:b w:val="0"/>
          <w:kern w:val="2"/>
          <w:sz w:val="21"/>
          <w:szCs w:val="22"/>
          <w:lang w:val="en-US" w:eastAsia="zh-CN"/>
        </w:rPr>
      </w:pPr>
      <w:ins w:id="280" w:author="Huawei HL" w:date="2022-01-24T20:31:00Z">
        <w:r>
          <w:t>Annex B: Change history</w:t>
        </w:r>
        <w:r>
          <w:tab/>
        </w:r>
        <w:r>
          <w:fldChar w:fldCharType="begin"/>
        </w:r>
        <w:r>
          <w:instrText xml:space="preserve"> PAGEREF _Toc93948828 \h </w:instrText>
        </w:r>
      </w:ins>
      <w:r>
        <w:fldChar w:fldCharType="separate"/>
      </w:r>
      <w:ins w:id="281" w:author="Huawei HL" w:date="2022-01-24T20:31:00Z">
        <w:r>
          <w:t>31</w:t>
        </w:r>
        <w:r>
          <w:fldChar w:fldCharType="end"/>
        </w:r>
      </w:ins>
    </w:p>
    <w:p w14:paraId="19FDCEFB" w14:textId="229F9439" w:rsidR="00355FBC" w:rsidDel="003A47AC" w:rsidRDefault="00355FBC" w:rsidP="00355FBC">
      <w:pPr>
        <w:pStyle w:val="TOC1"/>
        <w:rPr>
          <w:del w:id="282" w:author="Huawei HL" w:date="2022-01-24T20:31:00Z"/>
          <w:rFonts w:asciiTheme="minorHAnsi" w:hAnsiTheme="minorHAnsi" w:cstheme="minorBidi"/>
          <w:szCs w:val="22"/>
          <w:lang w:eastAsia="en-GB"/>
        </w:rPr>
      </w:pPr>
      <w:del w:id="283" w:author="Huawei HL" w:date="2022-01-24T20:31:00Z">
        <w:r w:rsidRPr="00D9705E" w:rsidDel="003A47AC">
          <w:delText>Foreword</w:delText>
        </w:r>
        <w:r w:rsidDel="003A47AC">
          <w:tab/>
          <w:delText>5</w:delText>
        </w:r>
      </w:del>
    </w:p>
    <w:p w14:paraId="38FA3067" w14:textId="7FC2AAE2" w:rsidR="00355FBC" w:rsidDel="003A47AC" w:rsidRDefault="00355FBC" w:rsidP="00355FBC">
      <w:pPr>
        <w:pStyle w:val="TOC1"/>
        <w:rPr>
          <w:del w:id="284" w:author="Huawei HL" w:date="2022-01-24T20:31:00Z"/>
          <w:rFonts w:asciiTheme="minorHAnsi" w:hAnsiTheme="minorHAnsi" w:cstheme="minorBidi"/>
          <w:szCs w:val="22"/>
          <w:lang w:eastAsia="en-GB"/>
        </w:rPr>
      </w:pPr>
      <w:del w:id="285" w:author="Huawei HL" w:date="2022-01-24T20:31:00Z">
        <w:r w:rsidRPr="00D9705E" w:rsidDel="003A47AC">
          <w:delText>1</w:delText>
        </w:r>
        <w:r w:rsidRPr="00D9705E" w:rsidDel="003A47AC">
          <w:tab/>
          <w:delText>Scope</w:delText>
        </w:r>
        <w:r w:rsidDel="003A47AC">
          <w:tab/>
          <w:delText>7</w:delText>
        </w:r>
      </w:del>
    </w:p>
    <w:p w14:paraId="711FA240" w14:textId="11AFB72E" w:rsidR="00355FBC" w:rsidDel="003A47AC" w:rsidRDefault="00355FBC" w:rsidP="00355FBC">
      <w:pPr>
        <w:pStyle w:val="TOC1"/>
        <w:rPr>
          <w:del w:id="286" w:author="Huawei HL" w:date="2022-01-24T20:31:00Z"/>
          <w:rFonts w:asciiTheme="minorHAnsi" w:hAnsiTheme="minorHAnsi" w:cstheme="minorBidi"/>
          <w:szCs w:val="22"/>
          <w:lang w:eastAsia="en-GB"/>
        </w:rPr>
      </w:pPr>
      <w:del w:id="287" w:author="Huawei HL" w:date="2022-01-24T20:31:00Z">
        <w:r w:rsidRPr="00D9705E" w:rsidDel="003A47AC">
          <w:delText>2</w:delText>
        </w:r>
        <w:r w:rsidRPr="00D9705E" w:rsidDel="003A47AC">
          <w:tab/>
          <w:delText>References</w:delText>
        </w:r>
        <w:r w:rsidDel="003A47AC">
          <w:tab/>
          <w:delText>7</w:delText>
        </w:r>
      </w:del>
    </w:p>
    <w:p w14:paraId="65A07259" w14:textId="2E595036" w:rsidR="00355FBC" w:rsidDel="003A47AC" w:rsidRDefault="00355FBC" w:rsidP="00355FBC">
      <w:pPr>
        <w:pStyle w:val="TOC1"/>
        <w:rPr>
          <w:del w:id="288" w:author="Huawei HL" w:date="2022-01-24T20:31:00Z"/>
          <w:rFonts w:asciiTheme="minorHAnsi" w:hAnsiTheme="minorHAnsi" w:cstheme="minorBidi"/>
          <w:szCs w:val="22"/>
          <w:lang w:eastAsia="en-GB"/>
        </w:rPr>
      </w:pPr>
      <w:del w:id="289" w:author="Huawei HL" w:date="2022-01-24T20:31:00Z">
        <w:r w:rsidRPr="00D9705E" w:rsidDel="003A47AC">
          <w:delText>3</w:delText>
        </w:r>
        <w:r w:rsidRPr="00D9705E" w:rsidDel="003A47AC">
          <w:tab/>
          <w:delText>Definitions of terms, symbols and abbreviations</w:delText>
        </w:r>
        <w:r w:rsidDel="003A47AC">
          <w:tab/>
          <w:delText>7</w:delText>
        </w:r>
      </w:del>
    </w:p>
    <w:p w14:paraId="574FBF56" w14:textId="2FD6423D" w:rsidR="00355FBC" w:rsidDel="003A47AC" w:rsidRDefault="00355FBC" w:rsidP="00355FBC">
      <w:pPr>
        <w:pStyle w:val="TOC2"/>
        <w:rPr>
          <w:del w:id="290" w:author="Huawei HL" w:date="2022-01-24T20:31:00Z"/>
          <w:rFonts w:asciiTheme="minorHAnsi" w:hAnsiTheme="minorHAnsi" w:cstheme="minorBidi"/>
          <w:sz w:val="22"/>
          <w:szCs w:val="22"/>
          <w:lang w:eastAsia="en-GB"/>
        </w:rPr>
      </w:pPr>
      <w:del w:id="291" w:author="Huawei HL" w:date="2022-01-24T20:31:00Z">
        <w:r w:rsidRPr="00D9705E" w:rsidDel="003A47AC">
          <w:delText>3.1</w:delText>
        </w:r>
        <w:r w:rsidRPr="00D9705E" w:rsidDel="003A47AC">
          <w:tab/>
          <w:delText>Terms</w:delText>
        </w:r>
        <w:r w:rsidDel="003A47AC">
          <w:tab/>
          <w:delText>7</w:delText>
        </w:r>
      </w:del>
    </w:p>
    <w:p w14:paraId="296C1B83" w14:textId="34D66FE9" w:rsidR="00355FBC" w:rsidDel="003A47AC" w:rsidRDefault="00355FBC" w:rsidP="00355FBC">
      <w:pPr>
        <w:pStyle w:val="TOC2"/>
        <w:rPr>
          <w:del w:id="292" w:author="Huawei HL" w:date="2022-01-24T20:31:00Z"/>
          <w:rFonts w:asciiTheme="minorHAnsi" w:hAnsiTheme="minorHAnsi" w:cstheme="minorBidi"/>
          <w:sz w:val="22"/>
          <w:szCs w:val="22"/>
          <w:lang w:eastAsia="en-GB"/>
        </w:rPr>
      </w:pPr>
      <w:del w:id="293" w:author="Huawei HL" w:date="2022-01-24T20:31:00Z">
        <w:r w:rsidRPr="00D9705E" w:rsidDel="003A47AC">
          <w:delText>3.2</w:delText>
        </w:r>
        <w:r w:rsidRPr="00D9705E" w:rsidDel="003A47AC">
          <w:tab/>
          <w:delText>Symbols</w:delText>
        </w:r>
        <w:r w:rsidDel="003A47AC">
          <w:tab/>
          <w:delText>8</w:delText>
        </w:r>
      </w:del>
    </w:p>
    <w:p w14:paraId="33683F31" w14:textId="15D30BFF" w:rsidR="00355FBC" w:rsidDel="003A47AC" w:rsidRDefault="00355FBC" w:rsidP="00355FBC">
      <w:pPr>
        <w:pStyle w:val="TOC2"/>
        <w:rPr>
          <w:del w:id="294" w:author="Huawei HL" w:date="2022-01-24T20:31:00Z"/>
          <w:rFonts w:asciiTheme="minorHAnsi" w:hAnsiTheme="minorHAnsi" w:cstheme="minorBidi"/>
          <w:sz w:val="22"/>
          <w:szCs w:val="22"/>
          <w:lang w:eastAsia="en-GB"/>
        </w:rPr>
      </w:pPr>
      <w:del w:id="295" w:author="Huawei HL" w:date="2022-01-24T20:31:00Z">
        <w:r w:rsidRPr="00D9705E" w:rsidDel="003A47AC">
          <w:delText>3.3</w:delText>
        </w:r>
        <w:r w:rsidRPr="00D9705E" w:rsidDel="003A47AC">
          <w:tab/>
          <w:delText>Abbreviations</w:delText>
        </w:r>
        <w:r w:rsidDel="003A47AC">
          <w:tab/>
          <w:delText>8</w:delText>
        </w:r>
      </w:del>
    </w:p>
    <w:p w14:paraId="414D0308" w14:textId="69E81D89" w:rsidR="00355FBC" w:rsidDel="003A47AC" w:rsidRDefault="00355FBC" w:rsidP="00355FBC">
      <w:pPr>
        <w:pStyle w:val="TOC1"/>
        <w:rPr>
          <w:del w:id="296" w:author="Huawei HL" w:date="2022-01-24T20:31:00Z"/>
          <w:rFonts w:asciiTheme="minorHAnsi" w:hAnsiTheme="minorHAnsi" w:cstheme="minorBidi"/>
          <w:szCs w:val="22"/>
          <w:lang w:eastAsia="en-GB"/>
        </w:rPr>
      </w:pPr>
      <w:del w:id="297" w:author="Huawei HL" w:date="2022-01-24T20:31:00Z">
        <w:r w:rsidRPr="00D9705E" w:rsidDel="003A47AC">
          <w:delText>4</w:delText>
        </w:r>
        <w:r w:rsidRPr="00D9705E" w:rsidDel="003A47AC">
          <w:tab/>
          <w:delText>General principles for user consent</w:delText>
        </w:r>
        <w:r w:rsidDel="003A47AC">
          <w:tab/>
          <w:delText>8</w:delText>
        </w:r>
      </w:del>
    </w:p>
    <w:p w14:paraId="427A27A4" w14:textId="14603A92" w:rsidR="00355FBC" w:rsidDel="003A47AC" w:rsidRDefault="00355FBC" w:rsidP="00355FBC">
      <w:pPr>
        <w:pStyle w:val="TOC2"/>
        <w:rPr>
          <w:del w:id="298" w:author="Huawei HL" w:date="2022-01-24T20:31:00Z"/>
          <w:rFonts w:asciiTheme="minorHAnsi" w:hAnsiTheme="minorHAnsi" w:cstheme="minorBidi"/>
          <w:sz w:val="22"/>
          <w:szCs w:val="22"/>
          <w:lang w:eastAsia="en-GB"/>
        </w:rPr>
      </w:pPr>
      <w:del w:id="299" w:author="Huawei HL" w:date="2022-01-24T20:31:00Z">
        <w:r w:rsidRPr="00D9705E" w:rsidDel="003A47AC">
          <w:rPr>
            <w:lang w:eastAsia="zh-CN"/>
          </w:rPr>
          <w:delText>4.1</w:delText>
        </w:r>
        <w:r w:rsidRPr="00D9705E" w:rsidDel="003A47AC">
          <w:rPr>
            <w:lang w:eastAsia="zh-CN"/>
          </w:rPr>
          <w:tab/>
        </w:r>
        <w:r w:rsidDel="003A47AC">
          <w:rPr>
            <w:lang w:eastAsia="zh-CN"/>
          </w:rPr>
          <w:delText>Concept of user consent</w:delText>
        </w:r>
        <w:r w:rsidDel="003A47AC">
          <w:tab/>
          <w:delText>8</w:delText>
        </w:r>
      </w:del>
    </w:p>
    <w:p w14:paraId="634FA155" w14:textId="41BA0546" w:rsidR="00355FBC" w:rsidDel="003A47AC" w:rsidRDefault="00355FBC" w:rsidP="00355FBC">
      <w:pPr>
        <w:pStyle w:val="TOC2"/>
        <w:rPr>
          <w:del w:id="300" w:author="Huawei HL" w:date="2022-01-24T20:31:00Z"/>
          <w:rFonts w:asciiTheme="minorHAnsi" w:hAnsiTheme="minorHAnsi" w:cstheme="minorBidi"/>
          <w:sz w:val="22"/>
          <w:szCs w:val="22"/>
          <w:lang w:eastAsia="en-GB"/>
        </w:rPr>
      </w:pPr>
      <w:del w:id="301" w:author="Huawei HL" w:date="2022-01-24T20:31:00Z">
        <w:r w:rsidRPr="00D9705E" w:rsidDel="003A47AC">
          <w:rPr>
            <w:lang w:eastAsia="zh-CN"/>
          </w:rPr>
          <w:delText>4.2</w:delText>
        </w:r>
        <w:r w:rsidRPr="00D9705E" w:rsidDel="003A47AC">
          <w:rPr>
            <w:lang w:eastAsia="zh-CN"/>
          </w:rPr>
          <w:tab/>
          <w:delText>Background information to existing work</w:delText>
        </w:r>
        <w:r w:rsidDel="003A47AC">
          <w:tab/>
          <w:delText>8</w:delText>
        </w:r>
      </w:del>
    </w:p>
    <w:p w14:paraId="00ED2328" w14:textId="64C17CC5" w:rsidR="00355FBC" w:rsidDel="003A47AC" w:rsidRDefault="00355FBC" w:rsidP="00355FBC">
      <w:pPr>
        <w:pStyle w:val="TOC1"/>
        <w:rPr>
          <w:del w:id="302" w:author="Huawei HL" w:date="2022-01-24T20:31:00Z"/>
          <w:rFonts w:asciiTheme="minorHAnsi" w:hAnsiTheme="minorHAnsi" w:cstheme="minorBidi"/>
          <w:szCs w:val="22"/>
          <w:lang w:eastAsia="en-GB"/>
        </w:rPr>
      </w:pPr>
      <w:del w:id="303" w:author="Huawei HL" w:date="2022-01-24T20:31:00Z">
        <w:r w:rsidRPr="00D9705E" w:rsidDel="003A47AC">
          <w:delText>5</w:delText>
        </w:r>
        <w:r w:rsidDel="003A47AC">
          <w:tab/>
        </w:r>
        <w:r w:rsidRPr="00D9705E" w:rsidDel="003A47AC">
          <w:tab/>
          <w:delText>Use Cases and Architecture</w:delText>
        </w:r>
        <w:r w:rsidDel="003A47AC">
          <w:tab/>
          <w:delText>9</w:delText>
        </w:r>
      </w:del>
    </w:p>
    <w:p w14:paraId="246A70E0" w14:textId="23ABA69B" w:rsidR="00355FBC" w:rsidDel="003A47AC" w:rsidRDefault="00355FBC" w:rsidP="00355FBC">
      <w:pPr>
        <w:pStyle w:val="TOC2"/>
        <w:rPr>
          <w:del w:id="304" w:author="Huawei HL" w:date="2022-01-24T20:31:00Z"/>
          <w:rFonts w:asciiTheme="minorHAnsi" w:hAnsiTheme="minorHAnsi" w:cstheme="minorBidi"/>
          <w:sz w:val="22"/>
          <w:szCs w:val="22"/>
          <w:lang w:eastAsia="en-GB"/>
        </w:rPr>
      </w:pPr>
      <w:del w:id="305" w:author="Huawei HL" w:date="2022-01-24T20:31:00Z">
        <w:r w:rsidRPr="00D9705E" w:rsidDel="003A47AC">
          <w:rPr>
            <w:lang w:eastAsia="zh-CN"/>
          </w:rPr>
          <w:delText>5.1</w:delText>
        </w:r>
        <w:r w:rsidRPr="00D9705E" w:rsidDel="003A47AC">
          <w:rPr>
            <w:lang w:eastAsia="zh-CN"/>
          </w:rPr>
          <w:tab/>
          <w:delText>Use Cases</w:delText>
        </w:r>
        <w:r w:rsidDel="003A47AC">
          <w:tab/>
          <w:delText>9</w:delText>
        </w:r>
      </w:del>
    </w:p>
    <w:p w14:paraId="227915D3" w14:textId="2E28ECBE" w:rsidR="00355FBC" w:rsidDel="003A47AC" w:rsidRDefault="00355FBC" w:rsidP="00355FBC">
      <w:pPr>
        <w:pStyle w:val="TOC3"/>
        <w:rPr>
          <w:del w:id="306" w:author="Huawei HL" w:date="2022-01-24T20:31:00Z"/>
          <w:rFonts w:asciiTheme="minorHAnsi" w:hAnsiTheme="minorHAnsi" w:cstheme="minorBidi"/>
          <w:sz w:val="22"/>
          <w:szCs w:val="22"/>
          <w:lang w:eastAsia="en-GB"/>
        </w:rPr>
      </w:pPr>
      <w:del w:id="307" w:author="Huawei HL" w:date="2022-01-24T20:31:00Z">
        <w:r w:rsidRPr="00D9705E" w:rsidDel="003A47AC">
          <w:delText>5.1.1</w:delText>
        </w:r>
        <w:r w:rsidRPr="00D9705E" w:rsidDel="003A47AC">
          <w:tab/>
          <w:delText>Use Cases #1: UE Related Analytics of NWDAF</w:delText>
        </w:r>
        <w:r w:rsidDel="003A47AC">
          <w:tab/>
          <w:delText>9</w:delText>
        </w:r>
      </w:del>
    </w:p>
    <w:p w14:paraId="1A46F378" w14:textId="2122DB36" w:rsidR="00355FBC" w:rsidDel="003A47AC" w:rsidRDefault="00355FBC" w:rsidP="00355FBC">
      <w:pPr>
        <w:pStyle w:val="TOC4"/>
        <w:rPr>
          <w:del w:id="308" w:author="Huawei HL" w:date="2022-01-24T20:31:00Z"/>
          <w:rFonts w:asciiTheme="minorHAnsi" w:hAnsiTheme="minorHAnsi" w:cstheme="minorBidi"/>
          <w:sz w:val="22"/>
          <w:szCs w:val="22"/>
          <w:lang w:eastAsia="en-GB"/>
        </w:rPr>
      </w:pPr>
      <w:del w:id="309" w:author="Huawei HL" w:date="2022-01-24T20:31:00Z">
        <w:r w:rsidRPr="00D9705E" w:rsidDel="003A47AC">
          <w:rPr>
            <w:lang w:eastAsia="zh-CN"/>
          </w:rPr>
          <w:delText>5.1.1.1</w:delText>
        </w:r>
        <w:r w:rsidRPr="00D9705E" w:rsidDel="003A47AC">
          <w:rPr>
            <w:lang w:eastAsia="zh-CN"/>
          </w:rPr>
          <w:tab/>
          <w:delText>Use Case details</w:delText>
        </w:r>
        <w:r w:rsidDel="003A47AC">
          <w:tab/>
          <w:delText>9</w:delText>
        </w:r>
      </w:del>
    </w:p>
    <w:p w14:paraId="2EF6FA14" w14:textId="1B2FE5A7" w:rsidR="00355FBC" w:rsidDel="003A47AC" w:rsidRDefault="00355FBC" w:rsidP="00355FBC">
      <w:pPr>
        <w:pStyle w:val="TOC4"/>
        <w:rPr>
          <w:del w:id="310" w:author="Huawei HL" w:date="2022-01-24T20:31:00Z"/>
          <w:rFonts w:asciiTheme="minorHAnsi" w:hAnsiTheme="minorHAnsi" w:cstheme="minorBidi"/>
          <w:sz w:val="22"/>
          <w:szCs w:val="22"/>
          <w:lang w:eastAsia="en-GB"/>
        </w:rPr>
      </w:pPr>
      <w:del w:id="311" w:author="Huawei HL" w:date="2022-01-24T20:31:00Z">
        <w:r w:rsidRPr="00D9705E" w:rsidDel="003A47AC">
          <w:rPr>
            <w:lang w:eastAsia="zh-CN"/>
          </w:rPr>
          <w:delText>5.1.1.2</w:delText>
        </w:r>
        <w:r w:rsidRPr="00D9705E" w:rsidDel="003A47AC">
          <w:rPr>
            <w:lang w:eastAsia="zh-CN"/>
          </w:rPr>
          <w:tab/>
          <w:delText xml:space="preserve">Individual </w:delText>
        </w:r>
        <w:r w:rsidRPr="00D9705E" w:rsidDel="003A47AC">
          <w:rPr>
            <w:rFonts w:eastAsia="宋体"/>
            <w:lang w:eastAsia="zh-CN"/>
          </w:rPr>
          <w:delText>Architecture</w:delText>
        </w:r>
        <w:r w:rsidDel="003A47AC">
          <w:tab/>
          <w:delText>9</w:delText>
        </w:r>
      </w:del>
    </w:p>
    <w:p w14:paraId="53E4AB4B" w14:textId="5B1F0268" w:rsidR="00355FBC" w:rsidDel="003A47AC" w:rsidRDefault="00355FBC" w:rsidP="00355FBC">
      <w:pPr>
        <w:pStyle w:val="TOC3"/>
        <w:rPr>
          <w:del w:id="312" w:author="Huawei HL" w:date="2022-01-24T20:31:00Z"/>
          <w:rFonts w:asciiTheme="minorHAnsi" w:hAnsiTheme="minorHAnsi" w:cstheme="minorBidi"/>
          <w:sz w:val="22"/>
          <w:szCs w:val="22"/>
          <w:lang w:eastAsia="en-GB"/>
        </w:rPr>
      </w:pPr>
      <w:del w:id="313" w:author="Huawei HL" w:date="2022-01-24T20:31:00Z">
        <w:r w:rsidRPr="00D9705E" w:rsidDel="003A47AC">
          <w:lastRenderedPageBreak/>
          <w:delText>5.1.2</w:delText>
        </w:r>
        <w:r w:rsidRPr="00D9705E" w:rsidDel="003A47AC">
          <w:tab/>
          <w:delText>Use Cases #2: UE Information Exposure for Mobile Edge Computing</w:delText>
        </w:r>
        <w:r w:rsidDel="003A47AC">
          <w:tab/>
          <w:delText>10</w:delText>
        </w:r>
      </w:del>
    </w:p>
    <w:p w14:paraId="068C2C29" w14:textId="170505F6" w:rsidR="00355FBC" w:rsidDel="003A47AC" w:rsidRDefault="00355FBC" w:rsidP="00355FBC">
      <w:pPr>
        <w:pStyle w:val="TOC4"/>
        <w:rPr>
          <w:del w:id="314" w:author="Huawei HL" w:date="2022-01-24T20:31:00Z"/>
          <w:rFonts w:asciiTheme="minorHAnsi" w:hAnsiTheme="minorHAnsi" w:cstheme="minorBidi"/>
          <w:sz w:val="22"/>
          <w:szCs w:val="22"/>
          <w:lang w:eastAsia="en-GB"/>
        </w:rPr>
      </w:pPr>
      <w:del w:id="315" w:author="Huawei HL" w:date="2022-01-24T20:31:00Z">
        <w:r w:rsidRPr="00D9705E" w:rsidDel="003A47AC">
          <w:rPr>
            <w:lang w:eastAsia="zh-CN"/>
          </w:rPr>
          <w:delText>5.1.2.1</w:delText>
        </w:r>
        <w:r w:rsidRPr="00D9705E" w:rsidDel="003A47AC">
          <w:rPr>
            <w:lang w:eastAsia="zh-CN"/>
          </w:rPr>
          <w:tab/>
          <w:delText>Use Case details</w:delText>
        </w:r>
        <w:r w:rsidDel="003A47AC">
          <w:tab/>
          <w:delText>10</w:delText>
        </w:r>
      </w:del>
    </w:p>
    <w:p w14:paraId="4A86DCD6" w14:textId="4B381AD9" w:rsidR="00355FBC" w:rsidDel="003A47AC" w:rsidRDefault="00355FBC" w:rsidP="00355FBC">
      <w:pPr>
        <w:pStyle w:val="TOC4"/>
        <w:rPr>
          <w:del w:id="316" w:author="Huawei HL" w:date="2022-01-24T20:31:00Z"/>
          <w:rFonts w:asciiTheme="minorHAnsi" w:hAnsiTheme="minorHAnsi" w:cstheme="minorBidi"/>
          <w:sz w:val="22"/>
          <w:szCs w:val="22"/>
          <w:lang w:eastAsia="en-GB"/>
        </w:rPr>
      </w:pPr>
      <w:del w:id="317" w:author="Huawei HL" w:date="2022-01-24T20:31:00Z">
        <w:r w:rsidRPr="00D9705E" w:rsidDel="003A47AC">
          <w:rPr>
            <w:lang w:eastAsia="zh-CN"/>
          </w:rPr>
          <w:delText>5.1.2.2</w:delText>
        </w:r>
        <w:r w:rsidRPr="00D9705E" w:rsidDel="003A47AC">
          <w:rPr>
            <w:lang w:eastAsia="zh-CN"/>
          </w:rPr>
          <w:tab/>
          <w:delText>Individual Architecture</w:delText>
        </w:r>
        <w:r w:rsidDel="003A47AC">
          <w:tab/>
          <w:delText>10</w:delText>
        </w:r>
      </w:del>
    </w:p>
    <w:p w14:paraId="32D2E392" w14:textId="7CF2C132" w:rsidR="00355FBC" w:rsidDel="003A47AC" w:rsidRDefault="00355FBC" w:rsidP="00355FBC">
      <w:pPr>
        <w:pStyle w:val="TOC2"/>
        <w:rPr>
          <w:del w:id="318" w:author="Huawei HL" w:date="2022-01-24T20:31:00Z"/>
          <w:rFonts w:asciiTheme="minorHAnsi" w:hAnsiTheme="minorHAnsi" w:cstheme="minorBidi"/>
          <w:sz w:val="22"/>
          <w:szCs w:val="22"/>
          <w:lang w:eastAsia="en-GB"/>
        </w:rPr>
      </w:pPr>
      <w:del w:id="319" w:author="Huawei HL" w:date="2022-01-24T20:31:00Z">
        <w:r w:rsidRPr="00D9705E" w:rsidDel="003A47AC">
          <w:delText>5.2</w:delText>
        </w:r>
        <w:r w:rsidRPr="00D9705E" w:rsidDel="003A47AC">
          <w:tab/>
          <w:delText>Common architecture</w:delText>
        </w:r>
        <w:r w:rsidDel="003A47AC">
          <w:tab/>
          <w:delText>11</w:delText>
        </w:r>
      </w:del>
    </w:p>
    <w:p w14:paraId="5F712C1B" w14:textId="5AB8B9F5" w:rsidR="00355FBC" w:rsidDel="003A47AC" w:rsidRDefault="00355FBC" w:rsidP="00355FBC">
      <w:pPr>
        <w:pStyle w:val="TOC1"/>
        <w:rPr>
          <w:del w:id="320" w:author="Huawei HL" w:date="2022-01-24T20:31:00Z"/>
          <w:rFonts w:asciiTheme="minorHAnsi" w:hAnsiTheme="minorHAnsi" w:cstheme="minorBidi"/>
          <w:szCs w:val="22"/>
          <w:lang w:eastAsia="en-GB"/>
        </w:rPr>
      </w:pPr>
      <w:del w:id="321" w:author="Huawei HL" w:date="2022-01-24T20:31:00Z">
        <w:r w:rsidRPr="00D9705E" w:rsidDel="003A47AC">
          <w:delText>6</w:delText>
        </w:r>
        <w:r w:rsidRPr="00D9705E" w:rsidDel="003A47AC">
          <w:tab/>
          <w:delText>Key issues</w:delText>
        </w:r>
        <w:r w:rsidDel="003A47AC">
          <w:tab/>
          <w:delText>12</w:delText>
        </w:r>
      </w:del>
    </w:p>
    <w:p w14:paraId="13B6005F" w14:textId="5CDECE97" w:rsidR="00355FBC" w:rsidDel="003A47AC" w:rsidRDefault="00355FBC" w:rsidP="00355FBC">
      <w:pPr>
        <w:pStyle w:val="TOC2"/>
        <w:rPr>
          <w:del w:id="322" w:author="Huawei HL" w:date="2022-01-24T20:31:00Z"/>
          <w:rFonts w:asciiTheme="minorHAnsi" w:hAnsiTheme="minorHAnsi" w:cstheme="minorBidi"/>
          <w:sz w:val="22"/>
          <w:szCs w:val="22"/>
          <w:lang w:eastAsia="en-GB"/>
        </w:rPr>
      </w:pPr>
      <w:del w:id="323" w:author="Huawei HL" w:date="2022-01-24T20:31:00Z">
        <w:r w:rsidRPr="00D9705E" w:rsidDel="003A47AC">
          <w:delText>6.1</w:delText>
        </w:r>
        <w:r w:rsidRPr="00D9705E" w:rsidDel="003A47AC">
          <w:tab/>
          <w:delText>Key Issue #1: User's consent for exposure of information to Edge Applications</w:delText>
        </w:r>
        <w:r w:rsidDel="003A47AC">
          <w:tab/>
          <w:delText>12</w:delText>
        </w:r>
      </w:del>
    </w:p>
    <w:p w14:paraId="4838F9F4" w14:textId="6C9F4534" w:rsidR="00355FBC" w:rsidDel="003A47AC" w:rsidRDefault="00355FBC" w:rsidP="00355FBC">
      <w:pPr>
        <w:pStyle w:val="TOC3"/>
        <w:rPr>
          <w:del w:id="324" w:author="Huawei HL" w:date="2022-01-24T20:31:00Z"/>
          <w:rFonts w:asciiTheme="minorHAnsi" w:hAnsiTheme="minorHAnsi" w:cstheme="minorBidi"/>
          <w:sz w:val="22"/>
          <w:szCs w:val="22"/>
          <w:lang w:eastAsia="en-GB"/>
        </w:rPr>
      </w:pPr>
      <w:del w:id="325" w:author="Huawei HL" w:date="2022-01-24T20:31:00Z">
        <w:r w:rsidRPr="00D9705E" w:rsidDel="003A47AC">
          <w:delText>6.1.0</w:delText>
        </w:r>
        <w:r w:rsidRPr="00D9705E" w:rsidDel="003A47AC">
          <w:tab/>
          <w:delText>Use case mapping</w:delText>
        </w:r>
        <w:r w:rsidDel="003A47AC">
          <w:tab/>
          <w:delText>12</w:delText>
        </w:r>
      </w:del>
    </w:p>
    <w:p w14:paraId="4CD9DD62" w14:textId="5EE25050" w:rsidR="00355FBC" w:rsidDel="003A47AC" w:rsidRDefault="00355FBC" w:rsidP="00355FBC">
      <w:pPr>
        <w:pStyle w:val="TOC3"/>
        <w:rPr>
          <w:del w:id="326" w:author="Huawei HL" w:date="2022-01-24T20:31:00Z"/>
          <w:rFonts w:asciiTheme="minorHAnsi" w:hAnsiTheme="minorHAnsi" w:cstheme="minorBidi"/>
          <w:sz w:val="22"/>
          <w:szCs w:val="22"/>
          <w:lang w:eastAsia="en-GB"/>
        </w:rPr>
      </w:pPr>
      <w:del w:id="327" w:author="Huawei HL" w:date="2022-01-24T20:31:00Z">
        <w:r w:rsidRPr="00D9705E" w:rsidDel="003A47AC">
          <w:delText>6.1.1</w:delText>
        </w:r>
        <w:r w:rsidRPr="00D9705E" w:rsidDel="003A47AC">
          <w:tab/>
          <w:delText>Key issue details</w:delText>
        </w:r>
        <w:r w:rsidDel="003A47AC">
          <w:tab/>
          <w:delText>12</w:delText>
        </w:r>
      </w:del>
    </w:p>
    <w:p w14:paraId="5D0EC6FA" w14:textId="2EE033E6" w:rsidR="00355FBC" w:rsidDel="003A47AC" w:rsidRDefault="00355FBC" w:rsidP="00355FBC">
      <w:pPr>
        <w:pStyle w:val="TOC3"/>
        <w:rPr>
          <w:del w:id="328" w:author="Huawei HL" w:date="2022-01-24T20:31:00Z"/>
          <w:rFonts w:asciiTheme="minorHAnsi" w:hAnsiTheme="minorHAnsi" w:cstheme="minorBidi"/>
          <w:sz w:val="22"/>
          <w:szCs w:val="22"/>
          <w:lang w:eastAsia="en-GB"/>
        </w:rPr>
      </w:pPr>
      <w:del w:id="329" w:author="Huawei HL" w:date="2022-01-24T20:31:00Z">
        <w:r w:rsidRPr="00D9705E" w:rsidDel="003A47AC">
          <w:delText>6.1.2</w:delText>
        </w:r>
        <w:r w:rsidRPr="00D9705E" w:rsidDel="003A47AC">
          <w:tab/>
          <w:delText>Security threats</w:delText>
        </w:r>
        <w:r w:rsidDel="003A47AC">
          <w:tab/>
          <w:delText>12</w:delText>
        </w:r>
      </w:del>
    </w:p>
    <w:p w14:paraId="1AF43E83" w14:textId="3D428207" w:rsidR="00355FBC" w:rsidDel="003A47AC" w:rsidRDefault="00355FBC" w:rsidP="00355FBC">
      <w:pPr>
        <w:pStyle w:val="TOC3"/>
        <w:rPr>
          <w:del w:id="330" w:author="Huawei HL" w:date="2022-01-24T20:31:00Z"/>
          <w:rFonts w:asciiTheme="minorHAnsi" w:hAnsiTheme="minorHAnsi" w:cstheme="minorBidi"/>
          <w:sz w:val="22"/>
          <w:szCs w:val="22"/>
          <w:lang w:eastAsia="en-GB"/>
        </w:rPr>
      </w:pPr>
      <w:del w:id="331" w:author="Huawei HL" w:date="2022-01-24T20:31:00Z">
        <w:r w:rsidRPr="00D9705E" w:rsidDel="003A47AC">
          <w:delText>6.1.3</w:delText>
        </w:r>
        <w:r w:rsidRPr="00D9705E" w:rsidDel="003A47AC">
          <w:tab/>
          <w:delText>Potential security requirements</w:delText>
        </w:r>
        <w:r w:rsidDel="003A47AC">
          <w:tab/>
          <w:delText>12</w:delText>
        </w:r>
      </w:del>
    </w:p>
    <w:p w14:paraId="270EEB54" w14:textId="0435E784" w:rsidR="00355FBC" w:rsidDel="003A47AC" w:rsidRDefault="00355FBC" w:rsidP="00355FBC">
      <w:pPr>
        <w:pStyle w:val="TOC2"/>
        <w:rPr>
          <w:del w:id="332" w:author="Huawei HL" w:date="2022-01-24T20:31:00Z"/>
          <w:rFonts w:asciiTheme="minorHAnsi" w:hAnsiTheme="minorHAnsi" w:cstheme="minorBidi"/>
          <w:sz w:val="22"/>
          <w:szCs w:val="22"/>
          <w:lang w:eastAsia="en-GB"/>
        </w:rPr>
      </w:pPr>
      <w:del w:id="333" w:author="Huawei HL" w:date="2022-01-24T20:31:00Z">
        <w:r w:rsidRPr="00D9705E" w:rsidDel="003A47AC">
          <w:delText>6.2</w:delText>
        </w:r>
        <w:r w:rsidRPr="00D9705E" w:rsidDel="003A47AC">
          <w:tab/>
          <w:delText>Key Issue #</w:delText>
        </w:r>
        <w:r w:rsidRPr="00D9705E" w:rsidDel="003A47AC">
          <w:rPr>
            <w:lang w:eastAsia="zh-CN"/>
          </w:rPr>
          <w:delText>2</w:delText>
        </w:r>
        <w:r w:rsidRPr="00D9705E" w:rsidDel="003A47AC">
          <w:delText xml:space="preserve"> User consent for UE data collection</w:delText>
        </w:r>
        <w:r w:rsidDel="003A47AC">
          <w:tab/>
          <w:delText>12</w:delText>
        </w:r>
      </w:del>
    </w:p>
    <w:p w14:paraId="0266B0CA" w14:textId="36662B14" w:rsidR="00355FBC" w:rsidDel="003A47AC" w:rsidRDefault="00355FBC" w:rsidP="00355FBC">
      <w:pPr>
        <w:pStyle w:val="TOC3"/>
        <w:rPr>
          <w:del w:id="334" w:author="Huawei HL" w:date="2022-01-24T20:31:00Z"/>
          <w:rFonts w:asciiTheme="minorHAnsi" w:hAnsiTheme="minorHAnsi" w:cstheme="minorBidi"/>
          <w:sz w:val="22"/>
          <w:szCs w:val="22"/>
          <w:lang w:eastAsia="en-GB"/>
        </w:rPr>
      </w:pPr>
      <w:del w:id="335" w:author="Huawei HL" w:date="2022-01-24T20:31:00Z">
        <w:r w:rsidRPr="00D9705E" w:rsidDel="003A47AC">
          <w:delText>6.2.1</w:delText>
        </w:r>
        <w:r w:rsidRPr="00D9705E" w:rsidDel="003A47AC">
          <w:tab/>
          <w:delText>Key issue details</w:delText>
        </w:r>
        <w:r w:rsidDel="003A47AC">
          <w:tab/>
          <w:delText>12</w:delText>
        </w:r>
      </w:del>
    </w:p>
    <w:p w14:paraId="3898DC7F" w14:textId="3D72F020" w:rsidR="00355FBC" w:rsidDel="003A47AC" w:rsidRDefault="00355FBC" w:rsidP="00355FBC">
      <w:pPr>
        <w:pStyle w:val="TOC3"/>
        <w:rPr>
          <w:del w:id="336" w:author="Huawei HL" w:date="2022-01-24T20:31:00Z"/>
          <w:rFonts w:asciiTheme="minorHAnsi" w:hAnsiTheme="minorHAnsi" w:cstheme="minorBidi"/>
          <w:sz w:val="22"/>
          <w:szCs w:val="22"/>
          <w:lang w:eastAsia="en-GB"/>
        </w:rPr>
      </w:pPr>
      <w:del w:id="337" w:author="Huawei HL" w:date="2022-01-24T20:31:00Z">
        <w:r w:rsidRPr="00D9705E" w:rsidDel="003A47AC">
          <w:delText>6.</w:delText>
        </w:r>
        <w:r w:rsidRPr="00D9705E" w:rsidDel="003A47AC">
          <w:rPr>
            <w:lang w:eastAsia="zh-CN"/>
          </w:rPr>
          <w:delText>2</w:delText>
        </w:r>
        <w:r w:rsidRPr="00D9705E" w:rsidDel="003A47AC">
          <w:delText>.2</w:delText>
        </w:r>
        <w:r w:rsidRPr="00D9705E" w:rsidDel="003A47AC">
          <w:tab/>
          <w:delText>Security threats</w:delText>
        </w:r>
        <w:r w:rsidDel="003A47AC">
          <w:tab/>
          <w:delText>13</w:delText>
        </w:r>
      </w:del>
    </w:p>
    <w:p w14:paraId="5B4FC6EF" w14:textId="2C5C4237" w:rsidR="00355FBC" w:rsidDel="003A47AC" w:rsidRDefault="00355FBC" w:rsidP="00355FBC">
      <w:pPr>
        <w:pStyle w:val="TOC3"/>
        <w:rPr>
          <w:del w:id="338" w:author="Huawei HL" w:date="2022-01-24T20:31:00Z"/>
          <w:rFonts w:asciiTheme="minorHAnsi" w:hAnsiTheme="minorHAnsi" w:cstheme="minorBidi"/>
          <w:sz w:val="22"/>
          <w:szCs w:val="22"/>
          <w:lang w:eastAsia="en-GB"/>
        </w:rPr>
      </w:pPr>
      <w:del w:id="339" w:author="Huawei HL" w:date="2022-01-24T20:31:00Z">
        <w:r w:rsidRPr="00D9705E" w:rsidDel="003A47AC">
          <w:delText>6.</w:delText>
        </w:r>
        <w:r w:rsidRPr="00D9705E" w:rsidDel="003A47AC">
          <w:rPr>
            <w:lang w:eastAsia="zh-CN"/>
          </w:rPr>
          <w:delText>2</w:delText>
        </w:r>
        <w:r w:rsidRPr="00D9705E" w:rsidDel="003A47AC">
          <w:delText>.3</w:delText>
        </w:r>
        <w:r w:rsidRPr="00D9705E" w:rsidDel="003A47AC">
          <w:tab/>
          <w:delText>Potential security requirements</w:delText>
        </w:r>
        <w:r w:rsidDel="003A47AC">
          <w:tab/>
          <w:delText>13</w:delText>
        </w:r>
      </w:del>
    </w:p>
    <w:p w14:paraId="1E8FA4A7" w14:textId="358B5291" w:rsidR="00355FBC" w:rsidDel="003A47AC" w:rsidRDefault="00355FBC" w:rsidP="00355FBC">
      <w:pPr>
        <w:pStyle w:val="TOC2"/>
        <w:rPr>
          <w:del w:id="340" w:author="Huawei HL" w:date="2022-01-24T20:31:00Z"/>
          <w:rFonts w:asciiTheme="minorHAnsi" w:hAnsiTheme="minorHAnsi" w:cstheme="minorBidi"/>
          <w:sz w:val="22"/>
          <w:szCs w:val="22"/>
          <w:lang w:eastAsia="en-GB"/>
        </w:rPr>
      </w:pPr>
      <w:del w:id="341" w:author="Huawei HL" w:date="2022-01-24T20:31:00Z">
        <w:r w:rsidRPr="00D9705E" w:rsidDel="003A47AC">
          <w:delText>6.3</w:delText>
        </w:r>
        <w:r w:rsidRPr="00D9705E" w:rsidDel="003A47AC">
          <w:tab/>
          <w:delText>Key Issue #3: Modification or revocation of user consent</w:delText>
        </w:r>
        <w:r w:rsidDel="003A47AC">
          <w:tab/>
          <w:delText>13</w:delText>
        </w:r>
      </w:del>
    </w:p>
    <w:p w14:paraId="07AC6EBE" w14:textId="431C3603" w:rsidR="00355FBC" w:rsidDel="003A47AC" w:rsidRDefault="00355FBC" w:rsidP="00355FBC">
      <w:pPr>
        <w:pStyle w:val="TOC3"/>
        <w:rPr>
          <w:del w:id="342" w:author="Huawei HL" w:date="2022-01-24T20:31:00Z"/>
          <w:rFonts w:asciiTheme="minorHAnsi" w:hAnsiTheme="minorHAnsi" w:cstheme="minorBidi"/>
          <w:sz w:val="22"/>
          <w:szCs w:val="22"/>
          <w:lang w:eastAsia="en-GB"/>
        </w:rPr>
      </w:pPr>
      <w:del w:id="343" w:author="Huawei HL" w:date="2022-01-24T20:31:00Z">
        <w:r w:rsidRPr="00D9705E" w:rsidDel="003A47AC">
          <w:delText>6.3.1</w:delText>
        </w:r>
        <w:r w:rsidRPr="00D9705E" w:rsidDel="003A47AC">
          <w:tab/>
          <w:delText>Introduction</w:delText>
        </w:r>
        <w:r w:rsidDel="003A47AC">
          <w:tab/>
          <w:delText>13</w:delText>
        </w:r>
      </w:del>
    </w:p>
    <w:p w14:paraId="7D211ADA" w14:textId="502E8D28" w:rsidR="00355FBC" w:rsidDel="003A47AC" w:rsidRDefault="00355FBC" w:rsidP="00355FBC">
      <w:pPr>
        <w:pStyle w:val="TOC3"/>
        <w:rPr>
          <w:del w:id="344" w:author="Huawei HL" w:date="2022-01-24T20:31:00Z"/>
          <w:rFonts w:asciiTheme="minorHAnsi" w:hAnsiTheme="minorHAnsi" w:cstheme="minorBidi"/>
          <w:sz w:val="22"/>
          <w:szCs w:val="22"/>
          <w:lang w:eastAsia="en-GB"/>
        </w:rPr>
      </w:pPr>
      <w:del w:id="345" w:author="Huawei HL" w:date="2022-01-24T20:31:00Z">
        <w:r w:rsidRPr="00D9705E" w:rsidDel="003A47AC">
          <w:delText>6.3.2</w:delText>
        </w:r>
        <w:r w:rsidRPr="00D9705E" w:rsidDel="003A47AC">
          <w:tab/>
          <w:delText>Security threats</w:delText>
        </w:r>
        <w:r w:rsidDel="003A47AC">
          <w:tab/>
          <w:delText>13</w:delText>
        </w:r>
      </w:del>
    </w:p>
    <w:p w14:paraId="7A10275C" w14:textId="5FF14317" w:rsidR="00355FBC" w:rsidDel="003A47AC" w:rsidRDefault="00355FBC" w:rsidP="00355FBC">
      <w:pPr>
        <w:pStyle w:val="TOC3"/>
        <w:rPr>
          <w:del w:id="346" w:author="Huawei HL" w:date="2022-01-24T20:31:00Z"/>
          <w:rFonts w:asciiTheme="minorHAnsi" w:hAnsiTheme="minorHAnsi" w:cstheme="minorBidi"/>
          <w:sz w:val="22"/>
          <w:szCs w:val="22"/>
          <w:lang w:eastAsia="en-GB"/>
        </w:rPr>
      </w:pPr>
      <w:del w:id="347" w:author="Huawei HL" w:date="2022-01-24T20:31:00Z">
        <w:r w:rsidRPr="00D9705E" w:rsidDel="003A47AC">
          <w:delText>6.3.3</w:delText>
        </w:r>
        <w:r w:rsidRPr="00D9705E" w:rsidDel="003A47AC">
          <w:tab/>
          <w:delText>Potential security requirements</w:delText>
        </w:r>
        <w:r w:rsidDel="003A47AC">
          <w:tab/>
          <w:delText>13</w:delText>
        </w:r>
      </w:del>
    </w:p>
    <w:p w14:paraId="58C2F286" w14:textId="43D9EE93" w:rsidR="00355FBC" w:rsidDel="003A47AC" w:rsidRDefault="00355FBC" w:rsidP="00355FBC">
      <w:pPr>
        <w:pStyle w:val="TOC2"/>
        <w:rPr>
          <w:del w:id="348" w:author="Huawei HL" w:date="2022-01-24T20:31:00Z"/>
          <w:rFonts w:asciiTheme="minorHAnsi" w:hAnsiTheme="minorHAnsi" w:cstheme="minorBidi"/>
          <w:sz w:val="22"/>
          <w:szCs w:val="22"/>
          <w:lang w:eastAsia="en-GB"/>
        </w:rPr>
      </w:pPr>
      <w:del w:id="349" w:author="Huawei HL" w:date="2022-01-24T20:31:00Z">
        <w:r w:rsidRPr="00D9705E" w:rsidDel="003A47AC">
          <w:delText>6.4</w:delText>
        </w:r>
        <w:r w:rsidRPr="00D9705E" w:rsidDel="003A47AC">
          <w:tab/>
          <w:delText>Key Issue #4: KI on relationship between the subscriber</w:delText>
        </w:r>
        <w:r w:rsidRPr="00D9705E" w:rsidDel="003A47AC">
          <w:rPr>
            <w:rFonts w:eastAsia="等线"/>
          </w:rPr>
          <w:delText xml:space="preserve"> and the end-users</w:delText>
        </w:r>
        <w:r w:rsidDel="003A47AC">
          <w:tab/>
          <w:delText>13</w:delText>
        </w:r>
      </w:del>
    </w:p>
    <w:p w14:paraId="49DEF37E" w14:textId="6FE6743D" w:rsidR="00355FBC" w:rsidDel="003A47AC" w:rsidRDefault="00355FBC" w:rsidP="00355FBC">
      <w:pPr>
        <w:pStyle w:val="TOC3"/>
        <w:rPr>
          <w:del w:id="350" w:author="Huawei HL" w:date="2022-01-24T20:31:00Z"/>
          <w:rFonts w:asciiTheme="minorHAnsi" w:hAnsiTheme="minorHAnsi" w:cstheme="minorBidi"/>
          <w:sz w:val="22"/>
          <w:szCs w:val="22"/>
          <w:lang w:eastAsia="en-GB"/>
        </w:rPr>
      </w:pPr>
      <w:del w:id="351" w:author="Huawei HL" w:date="2022-01-24T20:31:00Z">
        <w:r w:rsidRPr="00D9705E" w:rsidDel="003A47AC">
          <w:delText>6.</w:delText>
        </w:r>
        <w:r w:rsidRPr="00D9705E" w:rsidDel="003A47AC">
          <w:rPr>
            <w:rFonts w:eastAsia="等线"/>
          </w:rPr>
          <w:delText>4</w:delText>
        </w:r>
        <w:r w:rsidRPr="00D9705E" w:rsidDel="003A47AC">
          <w:rPr>
            <w:rFonts w:eastAsia="等线"/>
            <w:lang w:eastAsia="zh-CN"/>
          </w:rPr>
          <w:delText>.1</w:delText>
        </w:r>
        <w:r w:rsidRPr="00D9705E" w:rsidDel="003A47AC">
          <w:rPr>
            <w:rFonts w:eastAsia="等线"/>
          </w:rPr>
          <w:tab/>
          <w:delText>Key issue details</w:delText>
        </w:r>
        <w:r w:rsidDel="003A47AC">
          <w:tab/>
          <w:delText>13</w:delText>
        </w:r>
      </w:del>
    </w:p>
    <w:p w14:paraId="0930096F" w14:textId="51F81276" w:rsidR="00355FBC" w:rsidDel="003A47AC" w:rsidRDefault="00355FBC" w:rsidP="00355FBC">
      <w:pPr>
        <w:pStyle w:val="TOC3"/>
        <w:rPr>
          <w:del w:id="352" w:author="Huawei HL" w:date="2022-01-24T20:31:00Z"/>
          <w:rFonts w:asciiTheme="minorHAnsi" w:hAnsiTheme="minorHAnsi" w:cstheme="minorBidi"/>
          <w:sz w:val="22"/>
          <w:szCs w:val="22"/>
          <w:lang w:eastAsia="en-GB"/>
        </w:rPr>
      </w:pPr>
      <w:del w:id="353" w:author="Huawei HL" w:date="2022-01-24T20:31:00Z">
        <w:r w:rsidRPr="00D9705E" w:rsidDel="003A47AC">
          <w:rPr>
            <w:lang w:eastAsia="zh-CN"/>
          </w:rPr>
          <w:delText>6</w:delText>
        </w:r>
        <w:r w:rsidRPr="00D9705E" w:rsidDel="003A47AC">
          <w:rPr>
            <w:rFonts w:eastAsia="等线"/>
          </w:rPr>
          <w:delText>.</w:delText>
        </w:r>
        <w:r w:rsidRPr="00D9705E" w:rsidDel="003A47AC">
          <w:rPr>
            <w:rFonts w:eastAsia="等线"/>
            <w:lang w:eastAsia="zh-CN"/>
          </w:rPr>
          <w:delText>4.</w:delText>
        </w:r>
        <w:r w:rsidRPr="00D9705E" w:rsidDel="003A47AC">
          <w:rPr>
            <w:rFonts w:eastAsia="等线"/>
          </w:rPr>
          <w:delText>2</w:delText>
        </w:r>
        <w:r w:rsidRPr="00D9705E" w:rsidDel="003A47AC">
          <w:rPr>
            <w:rFonts w:eastAsia="等线"/>
          </w:rPr>
          <w:tab/>
          <w:delText>Security Threats</w:delText>
        </w:r>
        <w:r w:rsidDel="003A47AC">
          <w:tab/>
          <w:delText>14</w:delText>
        </w:r>
      </w:del>
    </w:p>
    <w:p w14:paraId="12E6A6F1" w14:textId="3947816E" w:rsidR="00355FBC" w:rsidDel="003A47AC" w:rsidRDefault="00355FBC" w:rsidP="00355FBC">
      <w:pPr>
        <w:pStyle w:val="TOC3"/>
        <w:rPr>
          <w:del w:id="354" w:author="Huawei HL" w:date="2022-01-24T20:31:00Z"/>
          <w:rFonts w:asciiTheme="minorHAnsi" w:hAnsiTheme="minorHAnsi" w:cstheme="minorBidi"/>
          <w:sz w:val="22"/>
          <w:szCs w:val="22"/>
          <w:lang w:eastAsia="en-GB"/>
        </w:rPr>
      </w:pPr>
      <w:del w:id="355" w:author="Huawei HL" w:date="2022-01-24T20:31:00Z">
        <w:r w:rsidRPr="00D9705E" w:rsidDel="003A47AC">
          <w:rPr>
            <w:lang w:eastAsia="zh-CN"/>
          </w:rPr>
          <w:delText>6</w:delText>
        </w:r>
        <w:r w:rsidRPr="00D9705E" w:rsidDel="003A47AC">
          <w:rPr>
            <w:rFonts w:eastAsia="等线"/>
          </w:rPr>
          <w:delText>.</w:delText>
        </w:r>
        <w:r w:rsidRPr="00D9705E" w:rsidDel="003A47AC">
          <w:rPr>
            <w:rFonts w:eastAsia="等线"/>
            <w:lang w:eastAsia="zh-CN"/>
          </w:rPr>
          <w:delText>4.</w:delText>
        </w:r>
        <w:r w:rsidRPr="00D9705E" w:rsidDel="003A47AC">
          <w:rPr>
            <w:rFonts w:eastAsia="等线"/>
          </w:rPr>
          <w:delText>3</w:delText>
        </w:r>
        <w:r w:rsidRPr="00D9705E" w:rsidDel="003A47AC">
          <w:rPr>
            <w:rFonts w:eastAsia="等线"/>
          </w:rPr>
          <w:tab/>
          <w:delText>Potential Requirements</w:delText>
        </w:r>
        <w:r w:rsidDel="003A47AC">
          <w:tab/>
          <w:delText>14</w:delText>
        </w:r>
      </w:del>
    </w:p>
    <w:p w14:paraId="359F2732" w14:textId="348954B6" w:rsidR="00355FBC" w:rsidDel="003A47AC" w:rsidRDefault="00355FBC" w:rsidP="00355FBC">
      <w:pPr>
        <w:pStyle w:val="TOC2"/>
        <w:rPr>
          <w:del w:id="356" w:author="Huawei HL" w:date="2022-01-24T20:31:00Z"/>
          <w:rFonts w:asciiTheme="minorHAnsi" w:hAnsiTheme="minorHAnsi" w:cstheme="minorBidi"/>
          <w:sz w:val="22"/>
          <w:szCs w:val="22"/>
          <w:lang w:eastAsia="en-GB"/>
        </w:rPr>
      </w:pPr>
      <w:del w:id="357" w:author="Huawei HL" w:date="2022-01-24T20:31:00Z">
        <w:r w:rsidRPr="00D9705E" w:rsidDel="003A47AC">
          <w:delText>6.5</w:delText>
        </w:r>
        <w:r w:rsidRPr="00D9705E" w:rsidDel="003A47AC">
          <w:tab/>
          <w:delText>Key issue #5: Unambiguous naming of purposes</w:delText>
        </w:r>
        <w:r w:rsidDel="003A47AC">
          <w:tab/>
          <w:delText>14</w:delText>
        </w:r>
      </w:del>
    </w:p>
    <w:p w14:paraId="35AF731F" w14:textId="782F2930" w:rsidR="00355FBC" w:rsidDel="003A47AC" w:rsidRDefault="00355FBC" w:rsidP="00355FBC">
      <w:pPr>
        <w:pStyle w:val="TOC3"/>
        <w:rPr>
          <w:del w:id="358" w:author="Huawei HL" w:date="2022-01-24T20:31:00Z"/>
          <w:rFonts w:asciiTheme="minorHAnsi" w:hAnsiTheme="minorHAnsi" w:cstheme="minorBidi"/>
          <w:sz w:val="22"/>
          <w:szCs w:val="22"/>
          <w:lang w:eastAsia="en-GB"/>
        </w:rPr>
      </w:pPr>
      <w:del w:id="359" w:author="Huawei HL" w:date="2022-01-24T20:31:00Z">
        <w:r w:rsidRPr="00D9705E" w:rsidDel="003A47AC">
          <w:delText>6.5.0</w:delText>
        </w:r>
        <w:r w:rsidRPr="00D9705E" w:rsidDel="003A47AC">
          <w:tab/>
          <w:delText>Use case mapping</w:delText>
        </w:r>
        <w:r w:rsidDel="003A47AC">
          <w:tab/>
          <w:delText>14</w:delText>
        </w:r>
      </w:del>
    </w:p>
    <w:p w14:paraId="26E02A74" w14:textId="03EF9B87" w:rsidR="00355FBC" w:rsidDel="003A47AC" w:rsidRDefault="00355FBC" w:rsidP="00355FBC">
      <w:pPr>
        <w:pStyle w:val="TOC3"/>
        <w:rPr>
          <w:del w:id="360" w:author="Huawei HL" w:date="2022-01-24T20:31:00Z"/>
          <w:rFonts w:asciiTheme="minorHAnsi" w:hAnsiTheme="minorHAnsi" w:cstheme="minorBidi"/>
          <w:sz w:val="22"/>
          <w:szCs w:val="22"/>
          <w:lang w:eastAsia="en-GB"/>
        </w:rPr>
      </w:pPr>
      <w:del w:id="361" w:author="Huawei HL" w:date="2022-01-24T20:31:00Z">
        <w:r w:rsidRPr="00D9705E" w:rsidDel="003A47AC">
          <w:delText>6.5.1</w:delText>
        </w:r>
        <w:r w:rsidRPr="00D9705E" w:rsidDel="003A47AC">
          <w:tab/>
          <w:delText>Key issue details</w:delText>
        </w:r>
        <w:r w:rsidDel="003A47AC">
          <w:tab/>
          <w:delText>14</w:delText>
        </w:r>
      </w:del>
    </w:p>
    <w:p w14:paraId="00C974D8" w14:textId="4E99030B" w:rsidR="00355FBC" w:rsidDel="003A47AC" w:rsidRDefault="00355FBC" w:rsidP="00355FBC">
      <w:pPr>
        <w:pStyle w:val="TOC3"/>
        <w:rPr>
          <w:del w:id="362" w:author="Huawei HL" w:date="2022-01-24T20:31:00Z"/>
          <w:rFonts w:asciiTheme="minorHAnsi" w:hAnsiTheme="minorHAnsi" w:cstheme="minorBidi"/>
          <w:sz w:val="22"/>
          <w:szCs w:val="22"/>
          <w:lang w:eastAsia="en-GB"/>
        </w:rPr>
      </w:pPr>
      <w:del w:id="363" w:author="Huawei HL" w:date="2022-01-24T20:31:00Z">
        <w:r w:rsidRPr="00D9705E" w:rsidDel="003A47AC">
          <w:delText>6.5.2</w:delText>
        </w:r>
        <w:r w:rsidRPr="00D9705E" w:rsidDel="003A47AC">
          <w:tab/>
          <w:delText>Security threats</w:delText>
        </w:r>
        <w:r w:rsidDel="003A47AC">
          <w:tab/>
          <w:delText>14</w:delText>
        </w:r>
      </w:del>
    </w:p>
    <w:p w14:paraId="4B9427A2" w14:textId="4D610D3D" w:rsidR="00355FBC" w:rsidDel="003A47AC" w:rsidRDefault="00355FBC" w:rsidP="00355FBC">
      <w:pPr>
        <w:pStyle w:val="TOC3"/>
        <w:rPr>
          <w:del w:id="364" w:author="Huawei HL" w:date="2022-01-24T20:31:00Z"/>
          <w:rFonts w:asciiTheme="minorHAnsi" w:hAnsiTheme="minorHAnsi" w:cstheme="minorBidi"/>
          <w:sz w:val="22"/>
          <w:szCs w:val="22"/>
          <w:lang w:eastAsia="en-GB"/>
        </w:rPr>
      </w:pPr>
      <w:del w:id="365" w:author="Huawei HL" w:date="2022-01-24T20:31:00Z">
        <w:r w:rsidRPr="00D9705E" w:rsidDel="003A47AC">
          <w:delText>6.5.3</w:delText>
        </w:r>
        <w:r w:rsidRPr="00D9705E" w:rsidDel="003A47AC">
          <w:tab/>
          <w:delText>Potential security requirements</w:delText>
        </w:r>
        <w:r w:rsidDel="003A47AC">
          <w:tab/>
          <w:delText>14</w:delText>
        </w:r>
      </w:del>
    </w:p>
    <w:p w14:paraId="0DC14F4B" w14:textId="253075A5" w:rsidR="00355FBC" w:rsidDel="003A47AC" w:rsidRDefault="00355FBC" w:rsidP="00355FBC">
      <w:pPr>
        <w:pStyle w:val="TOC1"/>
        <w:rPr>
          <w:del w:id="366" w:author="Huawei HL" w:date="2022-01-24T20:31:00Z"/>
          <w:rFonts w:asciiTheme="minorHAnsi" w:hAnsiTheme="minorHAnsi" w:cstheme="minorBidi"/>
          <w:szCs w:val="22"/>
          <w:lang w:eastAsia="en-GB"/>
        </w:rPr>
      </w:pPr>
      <w:del w:id="367" w:author="Huawei HL" w:date="2022-01-24T20:31:00Z">
        <w:r w:rsidRPr="00D9705E" w:rsidDel="003A47AC">
          <w:delText>7</w:delText>
        </w:r>
        <w:r w:rsidRPr="00D9705E" w:rsidDel="003A47AC">
          <w:tab/>
          <w:delText>Potential solutions</w:delText>
        </w:r>
        <w:r w:rsidDel="003A47AC">
          <w:tab/>
          <w:delText>15</w:delText>
        </w:r>
      </w:del>
    </w:p>
    <w:p w14:paraId="4C0B9C3B" w14:textId="035E3652" w:rsidR="00355FBC" w:rsidDel="003A47AC" w:rsidRDefault="00355FBC" w:rsidP="00355FBC">
      <w:pPr>
        <w:pStyle w:val="TOC2"/>
        <w:rPr>
          <w:del w:id="368" w:author="Huawei HL" w:date="2022-01-24T20:31:00Z"/>
          <w:rFonts w:asciiTheme="minorHAnsi" w:hAnsiTheme="minorHAnsi" w:cstheme="minorBidi"/>
          <w:sz w:val="22"/>
          <w:szCs w:val="22"/>
          <w:lang w:eastAsia="en-GB"/>
        </w:rPr>
      </w:pPr>
      <w:del w:id="369" w:author="Huawei HL" w:date="2022-01-24T20:31:00Z">
        <w:r w:rsidRPr="00D9705E" w:rsidDel="003A47AC">
          <w:delText>7.0</w:delText>
        </w:r>
        <w:r w:rsidRPr="00D9705E" w:rsidDel="003A47AC">
          <w:tab/>
        </w:r>
        <w:r w:rsidRPr="00D9705E" w:rsidDel="003A47AC">
          <w:rPr>
            <w:lang w:eastAsia="zh-CN"/>
          </w:rPr>
          <w:delText>Mapping of solutions to key issues</w:delText>
        </w:r>
        <w:r w:rsidDel="003A47AC">
          <w:tab/>
          <w:delText>15</w:delText>
        </w:r>
      </w:del>
    </w:p>
    <w:p w14:paraId="74754ECF" w14:textId="1A30ACC2" w:rsidR="00355FBC" w:rsidDel="003A47AC" w:rsidRDefault="00355FBC" w:rsidP="00355FBC">
      <w:pPr>
        <w:pStyle w:val="TOC2"/>
        <w:rPr>
          <w:del w:id="370" w:author="Huawei HL" w:date="2022-01-24T20:31:00Z"/>
          <w:rFonts w:asciiTheme="minorHAnsi" w:hAnsiTheme="minorHAnsi" w:cstheme="minorBidi"/>
          <w:sz w:val="22"/>
          <w:szCs w:val="22"/>
          <w:lang w:eastAsia="en-GB"/>
        </w:rPr>
      </w:pPr>
      <w:del w:id="371" w:author="Huawei HL" w:date="2022-01-24T20:31:00Z">
        <w:r w:rsidRPr="00D9705E" w:rsidDel="003A47AC">
          <w:delText>7.1</w:delText>
        </w:r>
        <w:r w:rsidRPr="00D9705E" w:rsidDel="003A47AC">
          <w:tab/>
          <w:delText>Solution #1: User Consent for Exposure of information to Edge Applications in Real Time</w:delText>
        </w:r>
        <w:r w:rsidDel="003A47AC">
          <w:tab/>
          <w:delText>15</w:delText>
        </w:r>
      </w:del>
    </w:p>
    <w:p w14:paraId="535D5110" w14:textId="58554F58" w:rsidR="00355FBC" w:rsidDel="003A47AC" w:rsidRDefault="00355FBC" w:rsidP="00355FBC">
      <w:pPr>
        <w:pStyle w:val="TOC3"/>
        <w:rPr>
          <w:del w:id="372" w:author="Huawei HL" w:date="2022-01-24T20:31:00Z"/>
          <w:rFonts w:asciiTheme="minorHAnsi" w:hAnsiTheme="minorHAnsi" w:cstheme="minorBidi"/>
          <w:sz w:val="22"/>
          <w:szCs w:val="22"/>
          <w:lang w:eastAsia="en-GB"/>
        </w:rPr>
      </w:pPr>
      <w:del w:id="373" w:author="Huawei HL" w:date="2022-01-24T20:31:00Z">
        <w:r w:rsidRPr="00D9705E" w:rsidDel="003A47AC">
          <w:delText>7.1.1</w:delText>
        </w:r>
        <w:r w:rsidRPr="00D9705E" w:rsidDel="003A47AC">
          <w:tab/>
          <w:delText>Solution overview</w:delText>
        </w:r>
        <w:r w:rsidDel="003A47AC">
          <w:tab/>
          <w:delText>15</w:delText>
        </w:r>
      </w:del>
    </w:p>
    <w:p w14:paraId="3DFBA203" w14:textId="7918AF48" w:rsidR="00355FBC" w:rsidDel="003A47AC" w:rsidRDefault="00355FBC" w:rsidP="00355FBC">
      <w:pPr>
        <w:pStyle w:val="TOC3"/>
        <w:rPr>
          <w:del w:id="374" w:author="Huawei HL" w:date="2022-01-24T20:31:00Z"/>
          <w:rFonts w:asciiTheme="minorHAnsi" w:hAnsiTheme="minorHAnsi" w:cstheme="minorBidi"/>
          <w:sz w:val="22"/>
          <w:szCs w:val="22"/>
          <w:lang w:eastAsia="en-GB"/>
        </w:rPr>
      </w:pPr>
      <w:del w:id="375" w:author="Huawei HL" w:date="2022-01-24T20:31:00Z">
        <w:r w:rsidRPr="00D9705E" w:rsidDel="003A47AC">
          <w:delText>7.1.2</w:delText>
        </w:r>
        <w:r w:rsidRPr="00D9705E" w:rsidDel="003A47AC">
          <w:tab/>
          <w:delText>Solution details</w:delText>
        </w:r>
        <w:r w:rsidDel="003A47AC">
          <w:tab/>
          <w:delText>16</w:delText>
        </w:r>
      </w:del>
    </w:p>
    <w:p w14:paraId="798326B3" w14:textId="6BCDB346" w:rsidR="00355FBC" w:rsidDel="003A47AC" w:rsidRDefault="00355FBC" w:rsidP="00355FBC">
      <w:pPr>
        <w:pStyle w:val="TOC3"/>
        <w:rPr>
          <w:del w:id="376" w:author="Huawei HL" w:date="2022-01-24T20:31:00Z"/>
          <w:rFonts w:asciiTheme="minorHAnsi" w:hAnsiTheme="minorHAnsi" w:cstheme="minorBidi"/>
          <w:sz w:val="22"/>
          <w:szCs w:val="22"/>
          <w:lang w:eastAsia="en-GB"/>
        </w:rPr>
      </w:pPr>
      <w:del w:id="377" w:author="Huawei HL" w:date="2022-01-24T20:31:00Z">
        <w:r w:rsidRPr="00D9705E" w:rsidDel="003A47AC">
          <w:delText>7.1.3</w:delText>
        </w:r>
        <w:r w:rsidRPr="00D9705E" w:rsidDel="003A47AC">
          <w:tab/>
          <w:delText>Solution evaluation</w:delText>
        </w:r>
        <w:r w:rsidDel="003A47AC">
          <w:tab/>
          <w:delText>16</w:delText>
        </w:r>
      </w:del>
    </w:p>
    <w:p w14:paraId="3770AA86" w14:textId="1FD9CD0F" w:rsidR="00355FBC" w:rsidDel="003A47AC" w:rsidRDefault="00355FBC" w:rsidP="00355FBC">
      <w:pPr>
        <w:pStyle w:val="TOC2"/>
        <w:rPr>
          <w:del w:id="378" w:author="Huawei HL" w:date="2022-01-24T20:31:00Z"/>
          <w:rFonts w:asciiTheme="minorHAnsi" w:hAnsiTheme="minorHAnsi" w:cstheme="minorBidi"/>
          <w:sz w:val="22"/>
          <w:szCs w:val="22"/>
          <w:lang w:eastAsia="en-GB"/>
        </w:rPr>
      </w:pPr>
      <w:del w:id="379" w:author="Huawei HL" w:date="2022-01-24T20:31:00Z">
        <w:r w:rsidRPr="00D9705E" w:rsidDel="003A47AC">
          <w:delText>7.2</w:delText>
        </w:r>
        <w:r w:rsidRPr="00D9705E" w:rsidDel="003A47AC">
          <w:tab/>
          <w:delText>Solution #2: User Consent for UE Related Analytics of NWDAF</w:delText>
        </w:r>
        <w:r w:rsidDel="003A47AC">
          <w:tab/>
          <w:delText>17</w:delText>
        </w:r>
      </w:del>
    </w:p>
    <w:p w14:paraId="784A9624" w14:textId="0B5082F5" w:rsidR="00355FBC" w:rsidDel="003A47AC" w:rsidRDefault="00355FBC" w:rsidP="00355FBC">
      <w:pPr>
        <w:pStyle w:val="TOC3"/>
        <w:rPr>
          <w:del w:id="380" w:author="Huawei HL" w:date="2022-01-24T20:31:00Z"/>
          <w:rFonts w:asciiTheme="minorHAnsi" w:hAnsiTheme="minorHAnsi" w:cstheme="minorBidi"/>
          <w:sz w:val="22"/>
          <w:szCs w:val="22"/>
          <w:lang w:eastAsia="en-GB"/>
        </w:rPr>
      </w:pPr>
      <w:del w:id="381" w:author="Huawei HL" w:date="2022-01-24T20:31:00Z">
        <w:r w:rsidRPr="00D9705E" w:rsidDel="003A47AC">
          <w:delText>7.2.1</w:delText>
        </w:r>
        <w:r w:rsidRPr="00D9705E" w:rsidDel="003A47AC">
          <w:tab/>
          <w:delText>Solution overview</w:delText>
        </w:r>
        <w:r w:rsidDel="003A47AC">
          <w:tab/>
          <w:delText>17</w:delText>
        </w:r>
      </w:del>
    </w:p>
    <w:p w14:paraId="606EDD82" w14:textId="2A79DAD4" w:rsidR="00355FBC" w:rsidDel="003A47AC" w:rsidRDefault="00355FBC" w:rsidP="00355FBC">
      <w:pPr>
        <w:pStyle w:val="TOC3"/>
        <w:rPr>
          <w:del w:id="382" w:author="Huawei HL" w:date="2022-01-24T20:31:00Z"/>
          <w:rFonts w:asciiTheme="minorHAnsi" w:hAnsiTheme="minorHAnsi" w:cstheme="minorBidi"/>
          <w:sz w:val="22"/>
          <w:szCs w:val="22"/>
          <w:lang w:eastAsia="en-GB"/>
        </w:rPr>
      </w:pPr>
      <w:del w:id="383" w:author="Huawei HL" w:date="2022-01-24T20:31:00Z">
        <w:r w:rsidRPr="00D9705E" w:rsidDel="003A47AC">
          <w:delText>7.2.2</w:delText>
        </w:r>
        <w:r w:rsidRPr="00D9705E" w:rsidDel="003A47AC">
          <w:tab/>
          <w:delText>Solution details</w:delText>
        </w:r>
        <w:r w:rsidDel="003A47AC">
          <w:tab/>
          <w:delText>17</w:delText>
        </w:r>
      </w:del>
    </w:p>
    <w:p w14:paraId="1834BCF0" w14:textId="198E877E" w:rsidR="00355FBC" w:rsidDel="003A47AC" w:rsidRDefault="00355FBC" w:rsidP="00355FBC">
      <w:pPr>
        <w:pStyle w:val="TOC4"/>
        <w:rPr>
          <w:del w:id="384" w:author="Huawei HL" w:date="2022-01-24T20:31:00Z"/>
          <w:rFonts w:asciiTheme="minorHAnsi" w:hAnsiTheme="minorHAnsi" w:cstheme="minorBidi"/>
          <w:sz w:val="22"/>
          <w:szCs w:val="22"/>
          <w:lang w:eastAsia="en-GB"/>
        </w:rPr>
      </w:pPr>
      <w:del w:id="385" w:author="Huawei HL" w:date="2022-01-24T20:31:00Z">
        <w:r w:rsidRPr="00D9705E" w:rsidDel="003A47AC">
          <w:rPr>
            <w:lang w:eastAsia="zh-CN"/>
          </w:rPr>
          <w:delText>7.2.2.1</w:delText>
        </w:r>
        <w:r w:rsidRPr="00D9705E" w:rsidDel="003A47AC">
          <w:rPr>
            <w:lang w:eastAsia="zh-CN"/>
          </w:rPr>
          <w:tab/>
          <w:delText>NF Authorization based on User Consent</w:delText>
        </w:r>
        <w:r w:rsidDel="003A47AC">
          <w:tab/>
          <w:delText>17</w:delText>
        </w:r>
      </w:del>
    </w:p>
    <w:p w14:paraId="3A410E91" w14:textId="78622133" w:rsidR="00355FBC" w:rsidDel="003A47AC" w:rsidRDefault="00355FBC" w:rsidP="00355FBC">
      <w:pPr>
        <w:pStyle w:val="TOC4"/>
        <w:rPr>
          <w:del w:id="386" w:author="Huawei HL" w:date="2022-01-24T20:31:00Z"/>
          <w:rFonts w:asciiTheme="minorHAnsi" w:hAnsiTheme="minorHAnsi" w:cstheme="minorBidi"/>
          <w:sz w:val="22"/>
          <w:szCs w:val="22"/>
          <w:lang w:eastAsia="en-GB"/>
        </w:rPr>
      </w:pPr>
      <w:del w:id="387" w:author="Huawei HL" w:date="2022-01-24T20:31:00Z">
        <w:r w:rsidRPr="00D9705E" w:rsidDel="003A47AC">
          <w:rPr>
            <w:rFonts w:cs="Arial"/>
            <w:lang w:eastAsia="zh-CN"/>
          </w:rPr>
          <w:delText>7.2.2.2</w:delText>
        </w:r>
        <w:r w:rsidRPr="00D9705E" w:rsidDel="003A47AC">
          <w:rPr>
            <w:rFonts w:cs="Arial"/>
            <w:lang w:eastAsia="zh-CN"/>
          </w:rPr>
          <w:tab/>
          <w:delText>User Consent Format</w:delText>
        </w:r>
        <w:r w:rsidDel="003A47AC">
          <w:tab/>
          <w:delText>18</w:delText>
        </w:r>
      </w:del>
    </w:p>
    <w:p w14:paraId="6CD8A02C" w14:textId="32218F67" w:rsidR="00355FBC" w:rsidDel="003A47AC" w:rsidRDefault="00355FBC" w:rsidP="00355FBC">
      <w:pPr>
        <w:pStyle w:val="TOC4"/>
        <w:rPr>
          <w:del w:id="388" w:author="Huawei HL" w:date="2022-01-24T20:31:00Z"/>
          <w:rFonts w:asciiTheme="minorHAnsi" w:hAnsiTheme="minorHAnsi" w:cstheme="minorBidi"/>
          <w:sz w:val="22"/>
          <w:szCs w:val="22"/>
          <w:lang w:eastAsia="en-GB"/>
        </w:rPr>
      </w:pPr>
      <w:del w:id="389" w:author="Huawei HL" w:date="2022-01-24T20:31:00Z">
        <w:r w:rsidRPr="00D9705E" w:rsidDel="003A47AC">
          <w:rPr>
            <w:rFonts w:cs="Arial"/>
            <w:lang w:eastAsia="zh-CN"/>
          </w:rPr>
          <w:delText>7.2.2.3</w:delText>
        </w:r>
        <w:r w:rsidRPr="00D9705E" w:rsidDel="003A47AC">
          <w:rPr>
            <w:rFonts w:cs="Arial"/>
            <w:lang w:eastAsia="zh-CN"/>
          </w:rPr>
          <w:tab/>
          <w:delText>Obtain of User Consent</w:delText>
        </w:r>
        <w:r w:rsidDel="003A47AC">
          <w:tab/>
          <w:delText>18</w:delText>
        </w:r>
      </w:del>
    </w:p>
    <w:p w14:paraId="4D85AD79" w14:textId="000DE5A6" w:rsidR="00355FBC" w:rsidDel="003A47AC" w:rsidRDefault="00355FBC" w:rsidP="00355FBC">
      <w:pPr>
        <w:pStyle w:val="TOC3"/>
        <w:rPr>
          <w:del w:id="390" w:author="Huawei HL" w:date="2022-01-24T20:31:00Z"/>
          <w:rFonts w:asciiTheme="minorHAnsi" w:hAnsiTheme="minorHAnsi" w:cstheme="minorBidi"/>
          <w:sz w:val="22"/>
          <w:szCs w:val="22"/>
          <w:lang w:eastAsia="en-GB"/>
        </w:rPr>
      </w:pPr>
      <w:del w:id="391" w:author="Huawei HL" w:date="2022-01-24T20:31:00Z">
        <w:r w:rsidRPr="00D9705E" w:rsidDel="003A47AC">
          <w:delText>7.2.3</w:delText>
        </w:r>
        <w:r w:rsidRPr="00D9705E" w:rsidDel="003A47AC">
          <w:tab/>
          <w:delText>Solution evaluation</w:delText>
        </w:r>
        <w:r w:rsidDel="003A47AC">
          <w:tab/>
          <w:delText>18</w:delText>
        </w:r>
      </w:del>
    </w:p>
    <w:p w14:paraId="1C5CCD9B" w14:textId="2AE446BD" w:rsidR="00355FBC" w:rsidDel="003A47AC" w:rsidRDefault="00355FBC" w:rsidP="00355FBC">
      <w:pPr>
        <w:pStyle w:val="TOC2"/>
        <w:rPr>
          <w:del w:id="392" w:author="Huawei HL" w:date="2022-01-24T20:31:00Z"/>
          <w:rFonts w:asciiTheme="minorHAnsi" w:hAnsiTheme="minorHAnsi" w:cstheme="minorBidi"/>
          <w:sz w:val="22"/>
          <w:szCs w:val="22"/>
          <w:lang w:eastAsia="en-GB"/>
        </w:rPr>
      </w:pPr>
      <w:del w:id="393" w:author="Huawei HL" w:date="2022-01-24T20:31:00Z">
        <w:r w:rsidRPr="00D9705E" w:rsidDel="003A47AC">
          <w:delText>7.3</w:delText>
        </w:r>
        <w:r w:rsidRPr="00D9705E" w:rsidDel="003A47AC">
          <w:tab/>
          <w:delText>Solution #3: User Consent for UE Related Analytics of NWDAF</w:delText>
        </w:r>
        <w:r w:rsidDel="003A47AC">
          <w:tab/>
          <w:delText>18</w:delText>
        </w:r>
      </w:del>
    </w:p>
    <w:p w14:paraId="2F487433" w14:textId="38B94E3A" w:rsidR="00355FBC" w:rsidDel="003A47AC" w:rsidRDefault="00355FBC" w:rsidP="00355FBC">
      <w:pPr>
        <w:pStyle w:val="TOC3"/>
        <w:rPr>
          <w:del w:id="394" w:author="Huawei HL" w:date="2022-01-24T20:31:00Z"/>
          <w:rFonts w:asciiTheme="minorHAnsi" w:hAnsiTheme="minorHAnsi" w:cstheme="minorBidi"/>
          <w:sz w:val="22"/>
          <w:szCs w:val="22"/>
          <w:lang w:eastAsia="en-GB"/>
        </w:rPr>
      </w:pPr>
      <w:del w:id="395" w:author="Huawei HL" w:date="2022-01-24T20:31:00Z">
        <w:r w:rsidRPr="00D9705E" w:rsidDel="003A47AC">
          <w:delText>7.3.1</w:delText>
        </w:r>
        <w:r w:rsidRPr="00D9705E" w:rsidDel="003A47AC">
          <w:tab/>
          <w:delText>Solution overview</w:delText>
        </w:r>
        <w:r w:rsidDel="003A47AC">
          <w:tab/>
          <w:delText>18</w:delText>
        </w:r>
      </w:del>
    </w:p>
    <w:p w14:paraId="099E878C" w14:textId="25D8352D" w:rsidR="00355FBC" w:rsidDel="003A47AC" w:rsidRDefault="00355FBC" w:rsidP="00355FBC">
      <w:pPr>
        <w:pStyle w:val="TOC3"/>
        <w:rPr>
          <w:del w:id="396" w:author="Huawei HL" w:date="2022-01-24T20:31:00Z"/>
          <w:rFonts w:asciiTheme="minorHAnsi" w:hAnsiTheme="minorHAnsi" w:cstheme="minorBidi"/>
          <w:sz w:val="22"/>
          <w:szCs w:val="22"/>
          <w:lang w:eastAsia="en-GB"/>
        </w:rPr>
      </w:pPr>
      <w:del w:id="397" w:author="Huawei HL" w:date="2022-01-24T20:31:00Z">
        <w:r w:rsidRPr="00D9705E" w:rsidDel="003A47AC">
          <w:delText>7.3.2</w:delText>
        </w:r>
        <w:r w:rsidRPr="00D9705E" w:rsidDel="003A47AC">
          <w:tab/>
          <w:delText>Solution details</w:delText>
        </w:r>
        <w:r w:rsidDel="003A47AC">
          <w:tab/>
          <w:delText>19</w:delText>
        </w:r>
      </w:del>
    </w:p>
    <w:p w14:paraId="21C2B01F" w14:textId="1D7AB102" w:rsidR="00355FBC" w:rsidDel="003A47AC" w:rsidRDefault="00355FBC" w:rsidP="00355FBC">
      <w:pPr>
        <w:pStyle w:val="TOC4"/>
        <w:rPr>
          <w:del w:id="398" w:author="Huawei HL" w:date="2022-01-24T20:31:00Z"/>
          <w:rFonts w:asciiTheme="minorHAnsi" w:hAnsiTheme="minorHAnsi" w:cstheme="minorBidi"/>
          <w:sz w:val="22"/>
          <w:szCs w:val="22"/>
          <w:lang w:eastAsia="en-GB"/>
        </w:rPr>
      </w:pPr>
      <w:del w:id="399" w:author="Huawei HL" w:date="2022-01-24T20:31:00Z">
        <w:r w:rsidRPr="00D9705E" w:rsidDel="003A47AC">
          <w:rPr>
            <w:lang w:eastAsia="zh-CN"/>
          </w:rPr>
          <w:delText>7.3.2.1</w:delText>
        </w:r>
        <w:r w:rsidRPr="00D9705E" w:rsidDel="003A47AC">
          <w:rPr>
            <w:lang w:eastAsia="zh-CN"/>
          </w:rPr>
          <w:tab/>
          <w:delText>NF Authorization based on User Consent</w:delText>
        </w:r>
        <w:r w:rsidDel="003A47AC">
          <w:tab/>
          <w:delText>19</w:delText>
        </w:r>
      </w:del>
    </w:p>
    <w:p w14:paraId="44EB59D2" w14:textId="66A0CE92" w:rsidR="00355FBC" w:rsidDel="003A47AC" w:rsidRDefault="00355FBC" w:rsidP="00355FBC">
      <w:pPr>
        <w:pStyle w:val="TOC4"/>
        <w:rPr>
          <w:del w:id="400" w:author="Huawei HL" w:date="2022-01-24T20:31:00Z"/>
          <w:rFonts w:asciiTheme="minorHAnsi" w:hAnsiTheme="minorHAnsi" w:cstheme="minorBidi"/>
          <w:sz w:val="22"/>
          <w:szCs w:val="22"/>
          <w:lang w:eastAsia="en-GB"/>
        </w:rPr>
      </w:pPr>
      <w:del w:id="401" w:author="Huawei HL" w:date="2022-01-24T20:31:00Z">
        <w:r w:rsidRPr="00D9705E" w:rsidDel="003A47AC">
          <w:rPr>
            <w:lang w:eastAsia="zh-CN"/>
          </w:rPr>
          <w:delText>7.3.2.2</w:delText>
        </w:r>
        <w:r w:rsidRPr="00D9705E" w:rsidDel="003A47AC">
          <w:rPr>
            <w:lang w:eastAsia="zh-CN"/>
          </w:rPr>
          <w:tab/>
          <w:delText>User Consent Format</w:delText>
        </w:r>
        <w:r w:rsidDel="003A47AC">
          <w:tab/>
          <w:delText>19</w:delText>
        </w:r>
      </w:del>
    </w:p>
    <w:p w14:paraId="13E1AED9" w14:textId="3CBCB6BE" w:rsidR="00355FBC" w:rsidDel="003A47AC" w:rsidRDefault="00355FBC" w:rsidP="00355FBC">
      <w:pPr>
        <w:pStyle w:val="TOC4"/>
        <w:rPr>
          <w:del w:id="402" w:author="Huawei HL" w:date="2022-01-24T20:31:00Z"/>
          <w:rFonts w:asciiTheme="minorHAnsi" w:hAnsiTheme="minorHAnsi" w:cstheme="minorBidi"/>
          <w:sz w:val="22"/>
          <w:szCs w:val="22"/>
          <w:lang w:eastAsia="en-GB"/>
        </w:rPr>
      </w:pPr>
      <w:del w:id="403" w:author="Huawei HL" w:date="2022-01-24T20:31:00Z">
        <w:r w:rsidRPr="00D9705E" w:rsidDel="003A47AC">
          <w:rPr>
            <w:lang w:eastAsia="zh-CN"/>
          </w:rPr>
          <w:delText>7.3.2.3</w:delText>
        </w:r>
        <w:r w:rsidRPr="00D9705E" w:rsidDel="003A47AC">
          <w:rPr>
            <w:lang w:eastAsia="zh-CN"/>
          </w:rPr>
          <w:tab/>
          <w:delText>Obtain of User Consent</w:delText>
        </w:r>
        <w:r w:rsidDel="003A47AC">
          <w:tab/>
          <w:delText>20</w:delText>
        </w:r>
      </w:del>
    </w:p>
    <w:p w14:paraId="53FD8157" w14:textId="7D35A753" w:rsidR="00355FBC" w:rsidDel="003A47AC" w:rsidRDefault="00355FBC" w:rsidP="00355FBC">
      <w:pPr>
        <w:pStyle w:val="TOC3"/>
        <w:rPr>
          <w:del w:id="404" w:author="Huawei HL" w:date="2022-01-24T20:31:00Z"/>
          <w:rFonts w:asciiTheme="minorHAnsi" w:hAnsiTheme="minorHAnsi" w:cstheme="minorBidi"/>
          <w:sz w:val="22"/>
          <w:szCs w:val="22"/>
          <w:lang w:eastAsia="en-GB"/>
        </w:rPr>
      </w:pPr>
      <w:del w:id="405" w:author="Huawei HL" w:date="2022-01-24T20:31:00Z">
        <w:r w:rsidRPr="00D9705E" w:rsidDel="003A47AC">
          <w:delText>7.3.3</w:delText>
        </w:r>
        <w:r w:rsidRPr="00D9705E" w:rsidDel="003A47AC">
          <w:tab/>
          <w:delText>Solution evaluation</w:delText>
        </w:r>
        <w:r w:rsidDel="003A47AC">
          <w:tab/>
          <w:delText>20</w:delText>
        </w:r>
      </w:del>
    </w:p>
    <w:p w14:paraId="3F57BD86" w14:textId="402CDC86" w:rsidR="00355FBC" w:rsidDel="003A47AC" w:rsidRDefault="00355FBC" w:rsidP="00355FBC">
      <w:pPr>
        <w:pStyle w:val="TOC2"/>
        <w:rPr>
          <w:del w:id="406" w:author="Huawei HL" w:date="2022-01-24T20:31:00Z"/>
          <w:rFonts w:asciiTheme="minorHAnsi" w:hAnsiTheme="minorHAnsi" w:cstheme="minorBidi"/>
          <w:sz w:val="22"/>
          <w:szCs w:val="22"/>
          <w:lang w:eastAsia="en-GB"/>
        </w:rPr>
      </w:pPr>
      <w:del w:id="407" w:author="Huawei HL" w:date="2022-01-24T20:31:00Z">
        <w:r w:rsidRPr="00D9705E" w:rsidDel="003A47AC">
          <w:delText>7.4</w:delText>
        </w:r>
        <w:r w:rsidRPr="00D9705E" w:rsidDel="003A47AC">
          <w:tab/>
          <w:delText>Solution #4: Check of User Consent for 3GPP Service Exposure</w:delText>
        </w:r>
        <w:r w:rsidDel="003A47AC">
          <w:tab/>
          <w:delText>20</w:delText>
        </w:r>
      </w:del>
    </w:p>
    <w:p w14:paraId="240E8C22" w14:textId="5A2326D7" w:rsidR="00355FBC" w:rsidDel="003A47AC" w:rsidRDefault="00355FBC" w:rsidP="00355FBC">
      <w:pPr>
        <w:pStyle w:val="TOC3"/>
        <w:rPr>
          <w:del w:id="408" w:author="Huawei HL" w:date="2022-01-24T20:31:00Z"/>
          <w:rFonts w:asciiTheme="minorHAnsi" w:hAnsiTheme="minorHAnsi" w:cstheme="minorBidi"/>
          <w:sz w:val="22"/>
          <w:szCs w:val="22"/>
          <w:lang w:eastAsia="en-GB"/>
        </w:rPr>
      </w:pPr>
      <w:del w:id="409" w:author="Huawei HL" w:date="2022-01-24T20:31:00Z">
        <w:r w:rsidRPr="00D9705E" w:rsidDel="003A47AC">
          <w:delText>7.4.1</w:delText>
        </w:r>
        <w:r w:rsidRPr="00D9705E" w:rsidDel="003A47AC">
          <w:tab/>
          <w:delText>Solution overview</w:delText>
        </w:r>
        <w:r w:rsidDel="003A47AC">
          <w:tab/>
          <w:delText>20</w:delText>
        </w:r>
      </w:del>
    </w:p>
    <w:p w14:paraId="5D22AEA5" w14:textId="70AC189F" w:rsidR="00355FBC" w:rsidDel="003A47AC" w:rsidRDefault="00355FBC" w:rsidP="00355FBC">
      <w:pPr>
        <w:pStyle w:val="TOC3"/>
        <w:rPr>
          <w:del w:id="410" w:author="Huawei HL" w:date="2022-01-24T20:31:00Z"/>
          <w:rFonts w:asciiTheme="minorHAnsi" w:hAnsiTheme="minorHAnsi" w:cstheme="minorBidi"/>
          <w:sz w:val="22"/>
          <w:szCs w:val="22"/>
          <w:lang w:eastAsia="en-GB"/>
        </w:rPr>
      </w:pPr>
      <w:del w:id="411" w:author="Huawei HL" w:date="2022-01-24T20:31:00Z">
        <w:r w:rsidRPr="00D9705E" w:rsidDel="003A47AC">
          <w:delText>7.4.2</w:delText>
        </w:r>
        <w:r w:rsidRPr="00D9705E" w:rsidDel="003A47AC">
          <w:tab/>
          <w:delText>Solution details</w:delText>
        </w:r>
        <w:r w:rsidDel="003A47AC">
          <w:tab/>
          <w:delText>21</w:delText>
        </w:r>
      </w:del>
    </w:p>
    <w:p w14:paraId="1692D5EC" w14:textId="13443CC2" w:rsidR="00355FBC" w:rsidDel="003A47AC" w:rsidRDefault="00355FBC" w:rsidP="00355FBC">
      <w:pPr>
        <w:pStyle w:val="TOC4"/>
        <w:rPr>
          <w:del w:id="412" w:author="Huawei HL" w:date="2022-01-24T20:31:00Z"/>
          <w:rFonts w:asciiTheme="minorHAnsi" w:hAnsiTheme="minorHAnsi" w:cstheme="minorBidi"/>
          <w:sz w:val="22"/>
          <w:szCs w:val="22"/>
          <w:lang w:eastAsia="en-GB"/>
        </w:rPr>
      </w:pPr>
      <w:del w:id="413" w:author="Huawei HL" w:date="2022-01-24T20:31:00Z">
        <w:r w:rsidRPr="00D9705E" w:rsidDel="003A47AC">
          <w:delText>7.4.2.1</w:delText>
        </w:r>
        <w:r w:rsidRPr="00D9705E" w:rsidDel="003A47AC">
          <w:tab/>
          <w:delText>Check of user consent on NEF/CAPIF</w:delText>
        </w:r>
        <w:r w:rsidDel="003A47AC">
          <w:tab/>
          <w:delText>21</w:delText>
        </w:r>
      </w:del>
    </w:p>
    <w:p w14:paraId="1A257A61" w14:textId="2C0E6AAF" w:rsidR="00355FBC" w:rsidDel="003A47AC" w:rsidRDefault="00355FBC" w:rsidP="00355FBC">
      <w:pPr>
        <w:pStyle w:val="TOC4"/>
        <w:rPr>
          <w:del w:id="414" w:author="Huawei HL" w:date="2022-01-24T20:31:00Z"/>
          <w:rFonts w:asciiTheme="minorHAnsi" w:hAnsiTheme="minorHAnsi" w:cstheme="minorBidi"/>
          <w:sz w:val="22"/>
          <w:szCs w:val="22"/>
          <w:lang w:eastAsia="en-GB"/>
        </w:rPr>
      </w:pPr>
      <w:del w:id="415" w:author="Huawei HL" w:date="2022-01-24T20:31:00Z">
        <w:r w:rsidRPr="00D9705E" w:rsidDel="003A47AC">
          <w:rPr>
            <w:lang w:eastAsia="zh-CN"/>
          </w:rPr>
          <w:delText>7.4.2.2</w:delText>
        </w:r>
        <w:r w:rsidRPr="00D9705E" w:rsidDel="003A47AC">
          <w:rPr>
            <w:lang w:eastAsia="zh-CN"/>
          </w:rPr>
          <w:tab/>
          <w:delText>User Consent Parameter</w:delText>
        </w:r>
        <w:r w:rsidDel="003A47AC">
          <w:tab/>
          <w:delText>22</w:delText>
        </w:r>
      </w:del>
    </w:p>
    <w:p w14:paraId="2AD4A532" w14:textId="27223A1A" w:rsidR="00355FBC" w:rsidDel="003A47AC" w:rsidRDefault="00355FBC" w:rsidP="00355FBC">
      <w:pPr>
        <w:pStyle w:val="TOC3"/>
        <w:rPr>
          <w:del w:id="416" w:author="Huawei HL" w:date="2022-01-24T20:31:00Z"/>
          <w:rFonts w:asciiTheme="minorHAnsi" w:hAnsiTheme="minorHAnsi" w:cstheme="minorBidi"/>
          <w:sz w:val="22"/>
          <w:szCs w:val="22"/>
          <w:lang w:eastAsia="en-GB"/>
        </w:rPr>
      </w:pPr>
      <w:del w:id="417" w:author="Huawei HL" w:date="2022-01-24T20:31:00Z">
        <w:r w:rsidRPr="00D9705E" w:rsidDel="003A47AC">
          <w:delText>7.4.3</w:delText>
        </w:r>
        <w:r w:rsidRPr="00D9705E" w:rsidDel="003A47AC">
          <w:tab/>
          <w:delText>Solution evaluation</w:delText>
        </w:r>
        <w:r w:rsidDel="003A47AC">
          <w:tab/>
          <w:delText>22</w:delText>
        </w:r>
      </w:del>
    </w:p>
    <w:p w14:paraId="3AD22D5B" w14:textId="28B0CE8C" w:rsidR="00355FBC" w:rsidDel="003A47AC" w:rsidRDefault="00355FBC" w:rsidP="00355FBC">
      <w:pPr>
        <w:pStyle w:val="TOC2"/>
        <w:rPr>
          <w:del w:id="418" w:author="Huawei HL" w:date="2022-01-24T20:31:00Z"/>
          <w:rFonts w:asciiTheme="minorHAnsi" w:hAnsiTheme="minorHAnsi" w:cstheme="minorBidi"/>
          <w:sz w:val="22"/>
          <w:szCs w:val="22"/>
          <w:lang w:eastAsia="en-GB"/>
        </w:rPr>
      </w:pPr>
      <w:del w:id="419" w:author="Huawei HL" w:date="2022-01-24T20:31:00Z">
        <w:r w:rsidRPr="00D9705E" w:rsidDel="003A47AC">
          <w:delText>7.5</w:delText>
        </w:r>
        <w:r w:rsidRPr="00D9705E" w:rsidDel="003A47AC">
          <w:tab/>
          <w:delText>Solution #5: Privacy preservation of transmitted data</w:delText>
        </w:r>
        <w:r w:rsidDel="003A47AC">
          <w:tab/>
          <w:delText>22</w:delText>
        </w:r>
      </w:del>
    </w:p>
    <w:p w14:paraId="2C22CCC2" w14:textId="100F5D9C" w:rsidR="00355FBC" w:rsidDel="003A47AC" w:rsidRDefault="00355FBC" w:rsidP="00355FBC">
      <w:pPr>
        <w:pStyle w:val="TOC3"/>
        <w:rPr>
          <w:del w:id="420" w:author="Huawei HL" w:date="2022-01-24T20:31:00Z"/>
          <w:rFonts w:asciiTheme="minorHAnsi" w:hAnsiTheme="minorHAnsi" w:cstheme="minorBidi"/>
          <w:sz w:val="22"/>
          <w:szCs w:val="22"/>
          <w:lang w:eastAsia="en-GB"/>
        </w:rPr>
      </w:pPr>
      <w:del w:id="421" w:author="Huawei HL" w:date="2022-01-24T20:31:00Z">
        <w:r w:rsidRPr="00D9705E" w:rsidDel="003A47AC">
          <w:delText>7.5.1</w:delText>
        </w:r>
        <w:r w:rsidRPr="00D9705E" w:rsidDel="003A47AC">
          <w:tab/>
          <w:delText>Introduction</w:delText>
        </w:r>
        <w:r w:rsidDel="003A47AC">
          <w:tab/>
          <w:delText>22</w:delText>
        </w:r>
      </w:del>
    </w:p>
    <w:p w14:paraId="4E15FA01" w14:textId="0C44DB97" w:rsidR="00355FBC" w:rsidDel="003A47AC" w:rsidRDefault="00355FBC" w:rsidP="00355FBC">
      <w:pPr>
        <w:pStyle w:val="TOC3"/>
        <w:rPr>
          <w:del w:id="422" w:author="Huawei HL" w:date="2022-01-24T20:31:00Z"/>
          <w:rFonts w:asciiTheme="minorHAnsi" w:hAnsiTheme="minorHAnsi" w:cstheme="minorBidi"/>
          <w:sz w:val="22"/>
          <w:szCs w:val="22"/>
          <w:lang w:eastAsia="en-GB"/>
        </w:rPr>
      </w:pPr>
      <w:del w:id="423" w:author="Huawei HL" w:date="2022-01-24T20:31:00Z">
        <w:r w:rsidRPr="00D9705E" w:rsidDel="003A47AC">
          <w:delText>7.5.2</w:delText>
        </w:r>
        <w:r w:rsidRPr="00D9705E" w:rsidDel="003A47AC">
          <w:tab/>
          <w:delText>Solution details</w:delText>
        </w:r>
        <w:r w:rsidDel="003A47AC">
          <w:tab/>
          <w:delText>22</w:delText>
        </w:r>
      </w:del>
    </w:p>
    <w:p w14:paraId="3C24D5CD" w14:textId="4812DAB4" w:rsidR="00355FBC" w:rsidDel="003A47AC" w:rsidRDefault="00355FBC" w:rsidP="00355FBC">
      <w:pPr>
        <w:pStyle w:val="TOC3"/>
        <w:rPr>
          <w:del w:id="424" w:author="Huawei HL" w:date="2022-01-24T20:31:00Z"/>
          <w:rFonts w:asciiTheme="minorHAnsi" w:hAnsiTheme="minorHAnsi" w:cstheme="minorBidi"/>
          <w:sz w:val="22"/>
          <w:szCs w:val="22"/>
          <w:lang w:eastAsia="en-GB"/>
        </w:rPr>
      </w:pPr>
      <w:del w:id="425" w:author="Huawei HL" w:date="2022-01-24T20:31:00Z">
        <w:r w:rsidRPr="00D9705E" w:rsidDel="003A47AC">
          <w:delText>7.5.3</w:delText>
        </w:r>
        <w:r w:rsidRPr="00D9705E" w:rsidDel="003A47AC">
          <w:tab/>
          <w:delText>Evaluation</w:delText>
        </w:r>
        <w:r w:rsidDel="003A47AC">
          <w:tab/>
          <w:delText>23</w:delText>
        </w:r>
      </w:del>
    </w:p>
    <w:p w14:paraId="6C2AE05A" w14:textId="4A63BB54" w:rsidR="00355FBC" w:rsidDel="003A47AC" w:rsidRDefault="00355FBC" w:rsidP="00355FBC">
      <w:pPr>
        <w:pStyle w:val="TOC2"/>
        <w:rPr>
          <w:del w:id="426" w:author="Huawei HL" w:date="2022-01-24T20:31:00Z"/>
          <w:rFonts w:asciiTheme="minorHAnsi" w:hAnsiTheme="minorHAnsi" w:cstheme="minorBidi"/>
          <w:sz w:val="22"/>
          <w:szCs w:val="22"/>
          <w:lang w:eastAsia="en-GB"/>
        </w:rPr>
      </w:pPr>
      <w:del w:id="427" w:author="Huawei HL" w:date="2022-01-24T20:31:00Z">
        <w:r w:rsidRPr="00D9705E" w:rsidDel="003A47AC">
          <w:delText>7.6</w:delText>
        </w:r>
        <w:r w:rsidRPr="00D9705E" w:rsidDel="003A47AC">
          <w:tab/>
          <w:delText>Solution #6: Revocation for user consent</w:delText>
        </w:r>
        <w:r w:rsidDel="003A47AC">
          <w:tab/>
          <w:delText>23</w:delText>
        </w:r>
      </w:del>
    </w:p>
    <w:p w14:paraId="43EDD674" w14:textId="0D9CD5CC" w:rsidR="00355FBC" w:rsidDel="003A47AC" w:rsidRDefault="00355FBC" w:rsidP="00355FBC">
      <w:pPr>
        <w:pStyle w:val="TOC3"/>
        <w:rPr>
          <w:del w:id="428" w:author="Huawei HL" w:date="2022-01-24T20:31:00Z"/>
          <w:rFonts w:asciiTheme="minorHAnsi" w:hAnsiTheme="minorHAnsi" w:cstheme="minorBidi"/>
          <w:sz w:val="22"/>
          <w:szCs w:val="22"/>
          <w:lang w:eastAsia="en-GB"/>
        </w:rPr>
      </w:pPr>
      <w:del w:id="429" w:author="Huawei HL" w:date="2022-01-24T20:31:00Z">
        <w:r w:rsidRPr="00D9705E" w:rsidDel="003A47AC">
          <w:delText>7.6.1</w:delText>
        </w:r>
        <w:r w:rsidRPr="00D9705E" w:rsidDel="003A47AC">
          <w:tab/>
          <w:delText>Solution overview</w:delText>
        </w:r>
        <w:r w:rsidDel="003A47AC">
          <w:tab/>
          <w:delText>23</w:delText>
        </w:r>
      </w:del>
    </w:p>
    <w:p w14:paraId="1649006D" w14:textId="7E87C880" w:rsidR="00355FBC" w:rsidDel="003A47AC" w:rsidRDefault="00355FBC" w:rsidP="00355FBC">
      <w:pPr>
        <w:pStyle w:val="TOC3"/>
        <w:rPr>
          <w:del w:id="430" w:author="Huawei HL" w:date="2022-01-24T20:31:00Z"/>
          <w:rFonts w:asciiTheme="minorHAnsi" w:hAnsiTheme="minorHAnsi" w:cstheme="minorBidi"/>
          <w:sz w:val="22"/>
          <w:szCs w:val="22"/>
          <w:lang w:eastAsia="en-GB"/>
        </w:rPr>
      </w:pPr>
      <w:del w:id="431" w:author="Huawei HL" w:date="2022-01-24T20:31:00Z">
        <w:r w:rsidRPr="00D9705E" w:rsidDel="003A47AC">
          <w:delText>7.6.2</w:delText>
        </w:r>
        <w:r w:rsidRPr="00D9705E" w:rsidDel="003A47AC">
          <w:tab/>
          <w:delText>Solution details</w:delText>
        </w:r>
        <w:r w:rsidDel="003A47AC">
          <w:tab/>
          <w:delText>24</w:delText>
        </w:r>
      </w:del>
    </w:p>
    <w:p w14:paraId="09A218BD" w14:textId="23419781" w:rsidR="00355FBC" w:rsidDel="003A47AC" w:rsidRDefault="00355FBC" w:rsidP="00355FBC">
      <w:pPr>
        <w:pStyle w:val="TOC3"/>
        <w:rPr>
          <w:del w:id="432" w:author="Huawei HL" w:date="2022-01-24T20:31:00Z"/>
          <w:rFonts w:asciiTheme="minorHAnsi" w:hAnsiTheme="minorHAnsi" w:cstheme="minorBidi"/>
          <w:sz w:val="22"/>
          <w:szCs w:val="22"/>
          <w:lang w:eastAsia="en-GB"/>
        </w:rPr>
      </w:pPr>
      <w:del w:id="433" w:author="Huawei HL" w:date="2022-01-24T20:31:00Z">
        <w:r w:rsidRPr="00D9705E" w:rsidDel="003A47AC">
          <w:lastRenderedPageBreak/>
          <w:delText>7.6.3</w:delText>
        </w:r>
        <w:r w:rsidRPr="00D9705E" w:rsidDel="003A47AC">
          <w:tab/>
          <w:delText>Solution evaluation</w:delText>
        </w:r>
        <w:r w:rsidDel="003A47AC">
          <w:tab/>
          <w:delText>25</w:delText>
        </w:r>
      </w:del>
    </w:p>
    <w:p w14:paraId="2A9BB48C" w14:textId="1C77A865" w:rsidR="00355FBC" w:rsidDel="003A47AC" w:rsidRDefault="00355FBC" w:rsidP="00355FBC">
      <w:pPr>
        <w:pStyle w:val="TOC2"/>
        <w:rPr>
          <w:del w:id="434" w:author="Huawei HL" w:date="2022-01-24T20:31:00Z"/>
          <w:rFonts w:asciiTheme="minorHAnsi" w:hAnsiTheme="minorHAnsi" w:cstheme="minorBidi"/>
          <w:sz w:val="22"/>
          <w:szCs w:val="22"/>
          <w:lang w:eastAsia="en-GB"/>
        </w:rPr>
      </w:pPr>
      <w:del w:id="435" w:author="Huawei HL" w:date="2022-01-24T20:31:00Z">
        <w:r w:rsidRPr="00D9705E" w:rsidDel="003A47AC">
          <w:delText>7.7</w:delText>
        </w:r>
        <w:r w:rsidRPr="00D9705E" w:rsidDel="003A47AC">
          <w:tab/>
          <w:delText>Solution #7: Retrieving User's consent for exposure of information to the Edge Applications from UDM</w:delText>
        </w:r>
        <w:r w:rsidDel="003A47AC">
          <w:tab/>
          <w:delText>25</w:delText>
        </w:r>
      </w:del>
    </w:p>
    <w:p w14:paraId="326A26F1" w14:textId="76B225DC" w:rsidR="00355FBC" w:rsidDel="003A47AC" w:rsidRDefault="00355FBC" w:rsidP="00355FBC">
      <w:pPr>
        <w:pStyle w:val="TOC3"/>
        <w:rPr>
          <w:del w:id="436" w:author="Huawei HL" w:date="2022-01-24T20:31:00Z"/>
          <w:rFonts w:asciiTheme="minorHAnsi" w:hAnsiTheme="minorHAnsi" w:cstheme="minorBidi"/>
          <w:sz w:val="22"/>
          <w:szCs w:val="22"/>
          <w:lang w:eastAsia="en-GB"/>
        </w:rPr>
      </w:pPr>
      <w:del w:id="437" w:author="Huawei HL" w:date="2022-01-24T20:31:00Z">
        <w:r w:rsidRPr="00D9705E" w:rsidDel="003A47AC">
          <w:delText>7.7.1</w:delText>
        </w:r>
        <w:r w:rsidRPr="00D9705E" w:rsidDel="003A47AC">
          <w:tab/>
          <w:delText>Introduction</w:delText>
        </w:r>
        <w:r w:rsidDel="003A47AC">
          <w:tab/>
          <w:delText>25</w:delText>
        </w:r>
      </w:del>
    </w:p>
    <w:p w14:paraId="2D64BB5A" w14:textId="486ABC62" w:rsidR="00355FBC" w:rsidDel="003A47AC" w:rsidRDefault="00355FBC" w:rsidP="00355FBC">
      <w:pPr>
        <w:pStyle w:val="TOC3"/>
        <w:rPr>
          <w:del w:id="438" w:author="Huawei HL" w:date="2022-01-24T20:31:00Z"/>
          <w:rFonts w:asciiTheme="minorHAnsi" w:hAnsiTheme="minorHAnsi" w:cstheme="minorBidi"/>
          <w:sz w:val="22"/>
          <w:szCs w:val="22"/>
          <w:lang w:eastAsia="en-GB"/>
        </w:rPr>
      </w:pPr>
      <w:del w:id="439" w:author="Huawei HL" w:date="2022-01-24T20:31:00Z">
        <w:r w:rsidRPr="00D9705E" w:rsidDel="003A47AC">
          <w:delText>7.7.2</w:delText>
        </w:r>
        <w:r w:rsidRPr="00D9705E" w:rsidDel="003A47AC">
          <w:tab/>
          <w:delText>Solution details</w:delText>
        </w:r>
        <w:r w:rsidDel="003A47AC">
          <w:tab/>
          <w:delText>25</w:delText>
        </w:r>
      </w:del>
    </w:p>
    <w:p w14:paraId="0C743055" w14:textId="35D14441" w:rsidR="00355FBC" w:rsidDel="003A47AC" w:rsidRDefault="00355FBC" w:rsidP="00355FBC">
      <w:pPr>
        <w:pStyle w:val="TOC3"/>
        <w:rPr>
          <w:del w:id="440" w:author="Huawei HL" w:date="2022-01-24T20:31:00Z"/>
          <w:rFonts w:asciiTheme="minorHAnsi" w:hAnsiTheme="minorHAnsi" w:cstheme="minorBidi"/>
          <w:sz w:val="22"/>
          <w:szCs w:val="22"/>
          <w:lang w:eastAsia="en-GB"/>
        </w:rPr>
      </w:pPr>
      <w:del w:id="441" w:author="Huawei HL" w:date="2022-01-24T20:31:00Z">
        <w:r w:rsidRPr="00D9705E" w:rsidDel="003A47AC">
          <w:delText>7.7.3</w:delText>
        </w:r>
        <w:r w:rsidRPr="00D9705E" w:rsidDel="003A47AC">
          <w:tab/>
          <w:delText>Evaluation</w:delText>
        </w:r>
        <w:r w:rsidDel="003A47AC">
          <w:tab/>
          <w:delText>26</w:delText>
        </w:r>
      </w:del>
    </w:p>
    <w:p w14:paraId="606EEF0A" w14:textId="15D9DB43" w:rsidR="00355FBC" w:rsidDel="003A47AC" w:rsidRDefault="00355FBC" w:rsidP="00355FBC">
      <w:pPr>
        <w:pStyle w:val="TOC1"/>
        <w:rPr>
          <w:del w:id="442" w:author="Huawei HL" w:date="2022-01-24T20:31:00Z"/>
          <w:rFonts w:asciiTheme="minorHAnsi" w:hAnsiTheme="minorHAnsi" w:cstheme="minorBidi"/>
          <w:szCs w:val="22"/>
          <w:lang w:eastAsia="en-GB"/>
        </w:rPr>
      </w:pPr>
      <w:del w:id="443" w:author="Huawei HL" w:date="2022-01-24T20:31:00Z">
        <w:r w:rsidRPr="00D9705E" w:rsidDel="003A47AC">
          <w:delText>8</w:delText>
        </w:r>
        <w:r w:rsidRPr="00D9705E" w:rsidDel="003A47AC">
          <w:tab/>
          <w:delText>Conclusions</w:delText>
        </w:r>
        <w:r w:rsidDel="003A47AC">
          <w:tab/>
          <w:delText>27</w:delText>
        </w:r>
      </w:del>
    </w:p>
    <w:p w14:paraId="1AD53B63" w14:textId="20FF2648" w:rsidR="00355FBC" w:rsidDel="003A47AC" w:rsidRDefault="00355FBC" w:rsidP="00355FBC">
      <w:pPr>
        <w:pStyle w:val="TOC2"/>
        <w:rPr>
          <w:del w:id="444" w:author="Huawei HL" w:date="2022-01-24T20:31:00Z"/>
          <w:rFonts w:asciiTheme="minorHAnsi" w:hAnsiTheme="minorHAnsi" w:cstheme="minorBidi"/>
          <w:sz w:val="22"/>
          <w:szCs w:val="22"/>
          <w:lang w:eastAsia="en-GB"/>
        </w:rPr>
      </w:pPr>
      <w:del w:id="445" w:author="Huawei HL" w:date="2022-01-24T20:31:00Z">
        <w:r w:rsidRPr="00D9705E" w:rsidDel="003A47AC">
          <w:rPr>
            <w:color w:val="000000"/>
            <w:lang w:eastAsia="zh-CN"/>
          </w:rPr>
          <w:delText>8.1</w:delText>
        </w:r>
        <w:r w:rsidRPr="00D9705E" w:rsidDel="003A47AC">
          <w:rPr>
            <w:color w:val="000000"/>
            <w:lang w:eastAsia="zh-CN"/>
          </w:rPr>
          <w:tab/>
          <w:delText xml:space="preserve">Conclusion on KI #1 </w:delText>
        </w:r>
        <w:r w:rsidRPr="00D9705E" w:rsidDel="003A47AC">
          <w:delText>User's consent for exposure of information to Edge Applications</w:delText>
        </w:r>
        <w:r w:rsidDel="003A47AC">
          <w:tab/>
          <w:delText>27</w:delText>
        </w:r>
      </w:del>
    </w:p>
    <w:p w14:paraId="0153F5E6" w14:textId="1B819D80" w:rsidR="00355FBC" w:rsidDel="003A47AC" w:rsidRDefault="00355FBC" w:rsidP="00355FBC">
      <w:pPr>
        <w:pStyle w:val="TOC2"/>
        <w:rPr>
          <w:del w:id="446" w:author="Huawei HL" w:date="2022-01-24T20:31:00Z"/>
          <w:rFonts w:asciiTheme="minorHAnsi" w:hAnsiTheme="minorHAnsi" w:cstheme="minorBidi"/>
          <w:sz w:val="22"/>
          <w:szCs w:val="22"/>
          <w:lang w:eastAsia="en-GB"/>
        </w:rPr>
      </w:pPr>
      <w:del w:id="447" w:author="Huawei HL" w:date="2022-01-24T20:31:00Z">
        <w:r w:rsidRPr="00D9705E" w:rsidDel="003A47AC">
          <w:rPr>
            <w:lang w:eastAsia="zh-CN"/>
          </w:rPr>
          <w:delText>8.2</w:delText>
        </w:r>
        <w:r w:rsidRPr="00D9705E" w:rsidDel="003A47AC">
          <w:rPr>
            <w:lang w:eastAsia="zh-CN"/>
          </w:rPr>
          <w:tab/>
          <w:delText>Conclusion on KI #2: User consent for UE data collection</w:delText>
        </w:r>
        <w:r w:rsidDel="003A47AC">
          <w:tab/>
          <w:delText>27</w:delText>
        </w:r>
      </w:del>
    </w:p>
    <w:p w14:paraId="0D0D1D20" w14:textId="1C0B419A" w:rsidR="00355FBC" w:rsidDel="003A47AC" w:rsidRDefault="00355FBC" w:rsidP="00355FBC">
      <w:pPr>
        <w:pStyle w:val="TOC2"/>
        <w:rPr>
          <w:del w:id="448" w:author="Huawei HL" w:date="2022-01-24T20:31:00Z"/>
          <w:rFonts w:asciiTheme="minorHAnsi" w:hAnsiTheme="minorHAnsi" w:cstheme="minorBidi"/>
          <w:sz w:val="22"/>
          <w:szCs w:val="22"/>
          <w:lang w:eastAsia="en-GB"/>
        </w:rPr>
      </w:pPr>
      <w:del w:id="449" w:author="Huawei HL" w:date="2022-01-24T20:31:00Z">
        <w:r w:rsidRPr="00D9705E" w:rsidDel="003A47AC">
          <w:rPr>
            <w:lang w:eastAsia="zh-CN"/>
          </w:rPr>
          <w:delText>8.3</w:delText>
        </w:r>
        <w:r w:rsidRPr="00D9705E" w:rsidDel="003A47AC">
          <w:rPr>
            <w:lang w:eastAsia="zh-CN"/>
          </w:rPr>
          <w:tab/>
          <w:delText>Conclusion for Key Issue #3: Modification or revocation of user consent</w:delText>
        </w:r>
        <w:r w:rsidDel="003A47AC">
          <w:tab/>
          <w:delText>27</w:delText>
        </w:r>
      </w:del>
    </w:p>
    <w:p w14:paraId="4B22FA51" w14:textId="003F89F4" w:rsidR="00355FBC" w:rsidDel="003A47AC" w:rsidRDefault="00355FBC" w:rsidP="00355FBC">
      <w:pPr>
        <w:pStyle w:val="TOC2"/>
        <w:rPr>
          <w:del w:id="450" w:author="Huawei HL" w:date="2022-01-24T20:31:00Z"/>
          <w:rFonts w:asciiTheme="minorHAnsi" w:hAnsiTheme="minorHAnsi" w:cstheme="minorBidi"/>
          <w:sz w:val="22"/>
          <w:szCs w:val="22"/>
          <w:lang w:eastAsia="en-GB"/>
        </w:rPr>
      </w:pPr>
      <w:del w:id="451" w:author="Huawei HL" w:date="2022-01-24T20:31:00Z">
        <w:r w:rsidRPr="00D9705E" w:rsidDel="003A47AC">
          <w:rPr>
            <w:lang w:eastAsia="zh-CN"/>
          </w:rPr>
          <w:delText>8.</w:delText>
        </w:r>
        <w:r w:rsidRPr="00D9705E" w:rsidDel="003A47AC">
          <w:rPr>
            <w:rFonts w:eastAsia="等线"/>
          </w:rPr>
          <w:delText>4</w:delText>
        </w:r>
        <w:r w:rsidRPr="00D9705E" w:rsidDel="003A47AC">
          <w:rPr>
            <w:lang w:eastAsia="zh-CN"/>
          </w:rPr>
          <w:tab/>
          <w:delText>Conclusion on KI #4</w:delText>
        </w:r>
        <w:r w:rsidRPr="00D9705E" w:rsidDel="003A47AC">
          <w:rPr>
            <w:rFonts w:eastAsia="等线"/>
          </w:rPr>
          <w:delText>: Relationship between the subscriber and the end-users</w:delText>
        </w:r>
        <w:r w:rsidDel="003A47AC">
          <w:tab/>
          <w:delText>28</w:delText>
        </w:r>
      </w:del>
    </w:p>
    <w:p w14:paraId="17E9C26B" w14:textId="0EE9649E" w:rsidR="00355FBC" w:rsidDel="003A47AC" w:rsidRDefault="00355FBC" w:rsidP="00355FBC">
      <w:pPr>
        <w:pStyle w:val="TOC2"/>
        <w:rPr>
          <w:del w:id="452" w:author="Huawei HL" w:date="2022-01-24T20:31:00Z"/>
          <w:rFonts w:asciiTheme="minorHAnsi" w:hAnsiTheme="minorHAnsi" w:cstheme="minorBidi"/>
          <w:sz w:val="22"/>
          <w:szCs w:val="22"/>
          <w:lang w:eastAsia="en-GB"/>
        </w:rPr>
      </w:pPr>
      <w:del w:id="453" w:author="Huawei HL" w:date="2022-01-24T20:31:00Z">
        <w:r w:rsidRPr="00D9705E" w:rsidDel="003A47AC">
          <w:rPr>
            <w:color w:val="000000"/>
            <w:lang w:eastAsia="zh-CN"/>
          </w:rPr>
          <w:delText>8.5</w:delText>
        </w:r>
        <w:r w:rsidRPr="00D9705E" w:rsidDel="003A47AC">
          <w:rPr>
            <w:color w:val="000000"/>
            <w:lang w:eastAsia="zh-CN"/>
          </w:rPr>
          <w:tab/>
          <w:delText xml:space="preserve">Conclusion on KI #5 </w:delText>
        </w:r>
        <w:r w:rsidRPr="00D9705E" w:rsidDel="003A47AC">
          <w:delText>Unambiguous naming of purposes</w:delText>
        </w:r>
        <w:r w:rsidDel="003A47AC">
          <w:tab/>
          <w:delText>28</w:delText>
        </w:r>
      </w:del>
    </w:p>
    <w:p w14:paraId="7DD43B83" w14:textId="39B42FD7" w:rsidR="00355FBC" w:rsidDel="003A47AC" w:rsidRDefault="00355FBC" w:rsidP="00355FBC">
      <w:pPr>
        <w:pStyle w:val="TOC2"/>
        <w:rPr>
          <w:del w:id="454" w:author="Huawei HL" w:date="2022-01-24T20:31:00Z"/>
          <w:rFonts w:asciiTheme="minorHAnsi" w:hAnsiTheme="minorHAnsi" w:cstheme="minorBidi"/>
          <w:sz w:val="22"/>
          <w:szCs w:val="22"/>
          <w:lang w:eastAsia="en-GB"/>
        </w:rPr>
      </w:pPr>
      <w:del w:id="455" w:author="Huawei HL" w:date="2022-01-24T20:31:00Z">
        <w:r w:rsidRPr="00D9705E" w:rsidDel="003A47AC">
          <w:rPr>
            <w:lang w:eastAsia="zh-CN"/>
          </w:rPr>
          <w:delText>8.6</w:delText>
        </w:r>
        <w:r w:rsidRPr="00D9705E" w:rsidDel="003A47AC">
          <w:rPr>
            <w:lang w:eastAsia="zh-CN"/>
          </w:rPr>
          <w:tab/>
          <w:delText>General Conclusions</w:delText>
        </w:r>
        <w:r w:rsidDel="003A47AC">
          <w:tab/>
          <w:delText>28</w:delText>
        </w:r>
      </w:del>
    </w:p>
    <w:p w14:paraId="51FC1D14" w14:textId="4805E3CE" w:rsidR="00355FBC" w:rsidDel="003A47AC" w:rsidRDefault="00355FBC" w:rsidP="00355FBC">
      <w:pPr>
        <w:pStyle w:val="TOC3"/>
        <w:rPr>
          <w:del w:id="456" w:author="Huawei HL" w:date="2022-01-24T20:31:00Z"/>
          <w:rFonts w:asciiTheme="minorHAnsi" w:hAnsiTheme="minorHAnsi" w:cstheme="minorBidi"/>
          <w:sz w:val="22"/>
          <w:szCs w:val="22"/>
          <w:lang w:eastAsia="en-GB"/>
        </w:rPr>
      </w:pPr>
      <w:del w:id="457" w:author="Huawei HL" w:date="2022-01-24T20:31:00Z">
        <w:r w:rsidRPr="00D9705E" w:rsidDel="003A47AC">
          <w:rPr>
            <w:lang w:eastAsia="zh-CN"/>
          </w:rPr>
          <w:delText>8.6.1</w:delText>
        </w:r>
        <w:r w:rsidRPr="00D9705E" w:rsidDel="003A47AC">
          <w:rPr>
            <w:lang w:eastAsia="zh-CN"/>
          </w:rPr>
          <w:tab/>
          <w:delText>UDM Service for User Consent Check</w:delText>
        </w:r>
        <w:r w:rsidDel="003A47AC">
          <w:tab/>
          <w:delText>28</w:delText>
        </w:r>
      </w:del>
    </w:p>
    <w:p w14:paraId="4FF47848" w14:textId="4CF65415" w:rsidR="00355FBC" w:rsidDel="003A47AC" w:rsidRDefault="00355FBC" w:rsidP="00355FBC">
      <w:pPr>
        <w:pStyle w:val="TOC3"/>
        <w:rPr>
          <w:del w:id="458" w:author="Huawei HL" w:date="2022-01-24T20:31:00Z"/>
          <w:rFonts w:asciiTheme="minorHAnsi" w:hAnsiTheme="minorHAnsi" w:cstheme="minorBidi"/>
          <w:sz w:val="22"/>
          <w:szCs w:val="22"/>
          <w:lang w:eastAsia="en-GB"/>
        </w:rPr>
      </w:pPr>
      <w:del w:id="459" w:author="Huawei HL" w:date="2022-01-24T20:31:00Z">
        <w:r w:rsidRPr="00D9705E" w:rsidDel="003A47AC">
          <w:rPr>
            <w:lang w:eastAsia="zh-CN"/>
          </w:rPr>
          <w:delText>8.6.2</w:delText>
        </w:r>
        <w:r w:rsidRPr="00D9705E" w:rsidDel="003A47AC">
          <w:rPr>
            <w:lang w:eastAsia="zh-CN"/>
          </w:rPr>
          <w:tab/>
          <w:delText>General Conclusion on Generic Requirement for the Procedures for User Consent Check</w:delText>
        </w:r>
        <w:r w:rsidDel="003A47AC">
          <w:tab/>
          <w:delText>28</w:delText>
        </w:r>
      </w:del>
    </w:p>
    <w:p w14:paraId="70B75133" w14:textId="6BB66CA1" w:rsidR="00355FBC" w:rsidDel="003A47AC" w:rsidRDefault="00355FBC" w:rsidP="00355FBC">
      <w:pPr>
        <w:pStyle w:val="TOC3"/>
        <w:rPr>
          <w:del w:id="460" w:author="Huawei HL" w:date="2022-01-24T20:31:00Z"/>
          <w:rFonts w:asciiTheme="minorHAnsi" w:hAnsiTheme="minorHAnsi" w:cstheme="minorBidi"/>
          <w:sz w:val="22"/>
          <w:szCs w:val="22"/>
          <w:lang w:eastAsia="en-GB"/>
        </w:rPr>
      </w:pPr>
      <w:del w:id="461" w:author="Huawei HL" w:date="2022-01-24T20:31:00Z">
        <w:r w:rsidRPr="00D9705E" w:rsidDel="003A47AC">
          <w:rPr>
            <w:lang w:eastAsia="zh-CN"/>
          </w:rPr>
          <w:delText>8.6.3</w:delText>
        </w:r>
        <w:r w:rsidRPr="00D9705E" w:rsidDel="003A47AC">
          <w:rPr>
            <w:lang w:eastAsia="zh-CN"/>
          </w:rPr>
          <w:tab/>
          <w:delText>UDM Service for User Consent Revocation</w:delText>
        </w:r>
        <w:r w:rsidDel="003A47AC">
          <w:tab/>
          <w:delText>29</w:delText>
        </w:r>
      </w:del>
    </w:p>
    <w:p w14:paraId="43B2F2B6" w14:textId="0DCBBC04" w:rsidR="00355FBC" w:rsidDel="003A47AC" w:rsidRDefault="00355FBC" w:rsidP="00355FBC">
      <w:pPr>
        <w:pStyle w:val="TOC3"/>
        <w:rPr>
          <w:del w:id="462" w:author="Huawei HL" w:date="2022-01-24T20:31:00Z"/>
          <w:rFonts w:asciiTheme="minorHAnsi" w:hAnsiTheme="minorHAnsi" w:cstheme="minorBidi"/>
          <w:sz w:val="22"/>
          <w:szCs w:val="22"/>
          <w:lang w:eastAsia="en-GB"/>
        </w:rPr>
      </w:pPr>
      <w:del w:id="463" w:author="Huawei HL" w:date="2022-01-24T20:31:00Z">
        <w:r w:rsidRPr="00D9705E" w:rsidDel="003A47AC">
          <w:rPr>
            <w:lang w:eastAsia="zh-CN"/>
          </w:rPr>
          <w:delText>8.6.4</w:delText>
        </w:r>
        <w:r w:rsidRPr="00D9705E" w:rsidDel="003A47AC">
          <w:rPr>
            <w:lang w:eastAsia="zh-CN"/>
          </w:rPr>
          <w:tab/>
          <w:delText>Generic Requirement for the Procedures for User Consent Revocation</w:delText>
        </w:r>
        <w:r w:rsidDel="003A47AC">
          <w:tab/>
          <w:delText>29</w:delText>
        </w:r>
      </w:del>
    </w:p>
    <w:p w14:paraId="4315FA39" w14:textId="1CAC3EEC" w:rsidR="00355FBC" w:rsidDel="003A47AC" w:rsidRDefault="00355FBC" w:rsidP="00355FBC">
      <w:pPr>
        <w:pStyle w:val="TOC9"/>
        <w:rPr>
          <w:del w:id="464" w:author="Huawei HL" w:date="2022-01-24T20:31:00Z"/>
          <w:rFonts w:asciiTheme="minorHAnsi" w:hAnsiTheme="minorHAnsi" w:cstheme="minorBidi"/>
          <w:szCs w:val="22"/>
          <w:lang w:eastAsia="en-GB"/>
        </w:rPr>
      </w:pPr>
      <w:del w:id="465" w:author="Huawei HL" w:date="2022-01-24T20:31:00Z">
        <w:r w:rsidRPr="00D9705E" w:rsidDel="003A47AC">
          <w:delText>Annex A:</w:delText>
        </w:r>
        <w:r w:rsidDel="003A47AC">
          <w:tab/>
        </w:r>
        <w:r w:rsidRPr="00D9705E" w:rsidDel="003A47AC">
          <w:delText>Observations related to regulations</w:delText>
        </w:r>
        <w:r w:rsidDel="003A47AC">
          <w:tab/>
          <w:delText>30</w:delText>
        </w:r>
      </w:del>
    </w:p>
    <w:p w14:paraId="3D2D28D6" w14:textId="535D4F58" w:rsidR="00355FBC" w:rsidRPr="00020B56" w:rsidDel="003A47AC" w:rsidRDefault="00355FBC" w:rsidP="00355FBC">
      <w:pPr>
        <w:pStyle w:val="TOC9"/>
        <w:rPr>
          <w:del w:id="466" w:author="Huawei HL" w:date="2022-01-24T20:31:00Z"/>
        </w:rPr>
      </w:pPr>
      <w:del w:id="467" w:author="Huawei HL" w:date="2022-01-24T20:31:00Z">
        <w:r w:rsidRPr="00020B56" w:rsidDel="003A47AC">
          <w:delText>Annex B:</w:delText>
        </w:r>
        <w:r w:rsidRPr="00020B56" w:rsidDel="003A47AC">
          <w:tab/>
          <w:delText>Change history</w:delText>
        </w:r>
        <w:r w:rsidRPr="00020B56" w:rsidDel="003A47AC">
          <w:tab/>
          <w:delText>32</w:delText>
        </w:r>
      </w:del>
    </w:p>
    <w:p w14:paraId="08846234" w14:textId="77777777" w:rsidR="00355FBC" w:rsidRPr="00BF2603" w:rsidRDefault="00355FBC" w:rsidP="00355FBC">
      <w:r>
        <w:fldChar w:fldCharType="end"/>
      </w:r>
    </w:p>
    <w:p w14:paraId="59B80ACE" w14:textId="77777777" w:rsidR="00355FBC" w:rsidRPr="00BF2603" w:rsidRDefault="00355FBC" w:rsidP="00355FBC"/>
    <w:p w14:paraId="0483573B" w14:textId="77777777" w:rsidR="00355FBC" w:rsidRPr="00BF2603" w:rsidRDefault="00355FBC" w:rsidP="00355FBC">
      <w:r w:rsidRPr="00BF2603">
        <w:br w:type="page"/>
      </w:r>
    </w:p>
    <w:p w14:paraId="3DB63678" w14:textId="77777777" w:rsidR="00355FBC" w:rsidRPr="00BF2603" w:rsidRDefault="00355FBC" w:rsidP="00355FBC">
      <w:pPr>
        <w:pStyle w:val="1"/>
      </w:pPr>
      <w:bookmarkStart w:id="468" w:name="_Toc90902414"/>
      <w:bookmarkStart w:id="469" w:name="_Toc93948400"/>
      <w:bookmarkStart w:id="470" w:name="_Toc93948643"/>
      <w:bookmarkStart w:id="471" w:name="_Toc93948736"/>
      <w:r w:rsidRPr="00BF2603">
        <w:lastRenderedPageBreak/>
        <w:t>Foreword</w:t>
      </w:r>
      <w:bookmarkEnd w:id="468"/>
      <w:bookmarkEnd w:id="469"/>
      <w:bookmarkEnd w:id="470"/>
      <w:bookmarkEnd w:id="471"/>
    </w:p>
    <w:p w14:paraId="125470BD" w14:textId="77777777" w:rsidR="00355FBC" w:rsidRPr="00BF2603" w:rsidRDefault="00355FBC" w:rsidP="00355FBC">
      <w:r w:rsidRPr="00BF2603">
        <w:t>This Technical Report has been produced by the 3rd Generation Partnership Project (3GPP).</w:t>
      </w:r>
    </w:p>
    <w:p w14:paraId="4C75BFA7" w14:textId="77777777" w:rsidR="00355FBC" w:rsidRPr="00BF2603" w:rsidRDefault="00355FBC" w:rsidP="00355FBC">
      <w:r w:rsidRPr="00BF26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63DF6" w14:textId="77777777" w:rsidR="00355FBC" w:rsidRPr="00BF2603" w:rsidRDefault="00355FBC" w:rsidP="00355FBC">
      <w:pPr>
        <w:pStyle w:val="B10"/>
      </w:pPr>
      <w:r w:rsidRPr="00BF2603">
        <w:t xml:space="preserve">Version </w:t>
      </w:r>
      <w:proofErr w:type="spellStart"/>
      <w:r w:rsidRPr="00BF2603">
        <w:t>x.y.z</w:t>
      </w:r>
      <w:proofErr w:type="spellEnd"/>
    </w:p>
    <w:p w14:paraId="0DC3ED79" w14:textId="77777777" w:rsidR="00355FBC" w:rsidRPr="00BF2603" w:rsidRDefault="00355FBC" w:rsidP="00355FBC">
      <w:pPr>
        <w:pStyle w:val="B10"/>
      </w:pPr>
      <w:r w:rsidRPr="00BF2603">
        <w:t>where:</w:t>
      </w:r>
    </w:p>
    <w:p w14:paraId="3079EC09" w14:textId="77777777" w:rsidR="00355FBC" w:rsidRPr="00BF2603" w:rsidRDefault="00355FBC" w:rsidP="00355FBC">
      <w:pPr>
        <w:pStyle w:val="B20"/>
      </w:pPr>
      <w:r w:rsidRPr="00BF2603">
        <w:t>x</w:t>
      </w:r>
      <w:r w:rsidRPr="00BF2603">
        <w:tab/>
        <w:t>the first digit:</w:t>
      </w:r>
    </w:p>
    <w:p w14:paraId="5060EE22" w14:textId="77777777" w:rsidR="00355FBC" w:rsidRPr="00BF2603" w:rsidRDefault="00355FBC" w:rsidP="00355FBC">
      <w:pPr>
        <w:pStyle w:val="B30"/>
      </w:pPr>
      <w:r w:rsidRPr="00BF2603">
        <w:t>1</w:t>
      </w:r>
      <w:r w:rsidRPr="00BF2603">
        <w:tab/>
        <w:t>presented to TSG for information;</w:t>
      </w:r>
    </w:p>
    <w:p w14:paraId="319C7887" w14:textId="77777777" w:rsidR="00355FBC" w:rsidRPr="00BF2603" w:rsidRDefault="00355FBC" w:rsidP="00355FBC">
      <w:pPr>
        <w:pStyle w:val="B30"/>
      </w:pPr>
      <w:r w:rsidRPr="00BF2603">
        <w:t>2</w:t>
      </w:r>
      <w:r w:rsidRPr="00BF2603">
        <w:tab/>
        <w:t>presented to TSG for approval;</w:t>
      </w:r>
    </w:p>
    <w:p w14:paraId="5AC89547" w14:textId="77777777" w:rsidR="00355FBC" w:rsidRPr="00BF2603" w:rsidRDefault="00355FBC" w:rsidP="00355FBC">
      <w:pPr>
        <w:pStyle w:val="B30"/>
      </w:pPr>
      <w:r w:rsidRPr="00BF2603">
        <w:t>3</w:t>
      </w:r>
      <w:r w:rsidRPr="00BF2603">
        <w:tab/>
        <w:t>or greater indicates TSG approved document under change control.</w:t>
      </w:r>
    </w:p>
    <w:p w14:paraId="5C13B482" w14:textId="77777777" w:rsidR="00355FBC" w:rsidRPr="00BF2603" w:rsidRDefault="00355FBC" w:rsidP="00355FBC">
      <w:pPr>
        <w:pStyle w:val="B20"/>
      </w:pPr>
      <w:r w:rsidRPr="00BF2603">
        <w:t>y</w:t>
      </w:r>
      <w:r w:rsidRPr="00BF2603">
        <w:tab/>
        <w:t>the second digit is incremented for all changes of substance, i.e. technical enhancements, corrections, updates, etc.</w:t>
      </w:r>
    </w:p>
    <w:p w14:paraId="7B00D8C2" w14:textId="77777777" w:rsidR="00355FBC" w:rsidRPr="00BF2603" w:rsidRDefault="00355FBC" w:rsidP="00355FBC">
      <w:pPr>
        <w:pStyle w:val="B20"/>
      </w:pPr>
      <w:r w:rsidRPr="00BF2603">
        <w:t>z</w:t>
      </w:r>
      <w:r w:rsidRPr="00BF2603">
        <w:tab/>
        <w:t>the third digit is incremented when editorial only changes have been incorporated in the document.</w:t>
      </w:r>
    </w:p>
    <w:p w14:paraId="6A887C24" w14:textId="77777777" w:rsidR="00355FBC" w:rsidRPr="00BF2603" w:rsidRDefault="00355FBC" w:rsidP="00355FBC">
      <w:r w:rsidRPr="00BF2603">
        <w:t>In the present document, modal verbs have the following meanings:</w:t>
      </w:r>
    </w:p>
    <w:p w14:paraId="110F600D" w14:textId="77777777" w:rsidR="00355FBC" w:rsidRPr="00BF2603" w:rsidRDefault="00355FBC" w:rsidP="00355FBC">
      <w:pPr>
        <w:pStyle w:val="EX"/>
      </w:pPr>
      <w:r w:rsidRPr="00BF2603">
        <w:rPr>
          <w:b/>
        </w:rPr>
        <w:t>shall</w:t>
      </w:r>
      <w:r w:rsidRPr="00BF2603">
        <w:tab/>
      </w:r>
      <w:r w:rsidRPr="00BF2603">
        <w:tab/>
        <w:t>indicates a mandatory requirement to do something</w:t>
      </w:r>
    </w:p>
    <w:p w14:paraId="15E48693" w14:textId="77777777" w:rsidR="00355FBC" w:rsidRPr="00BF2603" w:rsidRDefault="00355FBC" w:rsidP="00355FBC">
      <w:pPr>
        <w:pStyle w:val="EX"/>
      </w:pPr>
      <w:r w:rsidRPr="00BF2603">
        <w:rPr>
          <w:b/>
        </w:rPr>
        <w:t>shall not</w:t>
      </w:r>
      <w:r w:rsidRPr="00BF2603">
        <w:tab/>
        <w:t>indicates an interdiction (prohibition) to do something</w:t>
      </w:r>
    </w:p>
    <w:p w14:paraId="7B0B838D" w14:textId="77777777" w:rsidR="00355FBC" w:rsidRPr="00BF2603" w:rsidRDefault="00355FBC" w:rsidP="00355FBC">
      <w:r w:rsidRPr="00BF2603">
        <w:t>The constructions "shall" and "shall not" are confined to the context of normative provisions, and do not appear in Technical Reports.</w:t>
      </w:r>
    </w:p>
    <w:p w14:paraId="03C2A360" w14:textId="77777777" w:rsidR="00355FBC" w:rsidRPr="00BF2603" w:rsidRDefault="00355FBC" w:rsidP="00355FBC">
      <w:r w:rsidRPr="00BF260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0243C2" w14:textId="77777777" w:rsidR="00355FBC" w:rsidRPr="00BF2603" w:rsidRDefault="00355FBC" w:rsidP="00355FBC">
      <w:pPr>
        <w:pStyle w:val="EX"/>
      </w:pPr>
      <w:r w:rsidRPr="00BF2603">
        <w:rPr>
          <w:b/>
        </w:rPr>
        <w:t>should</w:t>
      </w:r>
      <w:r w:rsidRPr="00BF2603">
        <w:tab/>
      </w:r>
      <w:r w:rsidRPr="00BF2603">
        <w:tab/>
        <w:t>indicates a recommendation to do something</w:t>
      </w:r>
    </w:p>
    <w:p w14:paraId="3AEE57EC" w14:textId="77777777" w:rsidR="00355FBC" w:rsidRPr="00BF2603" w:rsidRDefault="00355FBC" w:rsidP="00355FBC">
      <w:pPr>
        <w:pStyle w:val="EX"/>
      </w:pPr>
      <w:r w:rsidRPr="00BF2603">
        <w:rPr>
          <w:b/>
        </w:rPr>
        <w:t>should not</w:t>
      </w:r>
      <w:r w:rsidRPr="00BF2603">
        <w:tab/>
        <w:t>indicates a recommendation not to do something</w:t>
      </w:r>
    </w:p>
    <w:p w14:paraId="64AFC888" w14:textId="77777777" w:rsidR="00355FBC" w:rsidRPr="00BF2603" w:rsidRDefault="00355FBC" w:rsidP="00355FBC">
      <w:pPr>
        <w:pStyle w:val="EX"/>
      </w:pPr>
      <w:r w:rsidRPr="00BF2603">
        <w:rPr>
          <w:b/>
        </w:rPr>
        <w:t>may</w:t>
      </w:r>
      <w:r w:rsidRPr="00BF2603">
        <w:tab/>
      </w:r>
      <w:r w:rsidRPr="00BF2603">
        <w:tab/>
        <w:t>indicates permission to do something</w:t>
      </w:r>
    </w:p>
    <w:p w14:paraId="46ACF467" w14:textId="77777777" w:rsidR="00355FBC" w:rsidRPr="00BF2603" w:rsidRDefault="00355FBC" w:rsidP="00355FBC">
      <w:pPr>
        <w:pStyle w:val="EX"/>
      </w:pPr>
      <w:r w:rsidRPr="00BF2603">
        <w:rPr>
          <w:b/>
        </w:rPr>
        <w:t>need not</w:t>
      </w:r>
      <w:r w:rsidRPr="00BF2603">
        <w:tab/>
        <w:t>indicates permission not to do something</w:t>
      </w:r>
    </w:p>
    <w:p w14:paraId="7428FBF1" w14:textId="77777777" w:rsidR="00355FBC" w:rsidRPr="00BF2603" w:rsidRDefault="00355FBC" w:rsidP="00355FBC">
      <w:r w:rsidRPr="00BF2603">
        <w:t>The construction "may not" is ambiguous and is not used in normative elements. The unambiguous constructions "might not" or "shall not" are used instead, depending upon the meaning intended.</w:t>
      </w:r>
    </w:p>
    <w:p w14:paraId="6356354C" w14:textId="77777777" w:rsidR="00355FBC" w:rsidRPr="00BF2603" w:rsidRDefault="00355FBC" w:rsidP="00355FBC">
      <w:pPr>
        <w:pStyle w:val="EX"/>
      </w:pPr>
      <w:r w:rsidRPr="00BF2603">
        <w:rPr>
          <w:b/>
        </w:rPr>
        <w:t>can</w:t>
      </w:r>
      <w:r w:rsidRPr="00BF2603">
        <w:tab/>
      </w:r>
      <w:r w:rsidRPr="00BF2603">
        <w:tab/>
        <w:t>indicates that something is possible</w:t>
      </w:r>
    </w:p>
    <w:p w14:paraId="7D47A269" w14:textId="77777777" w:rsidR="00355FBC" w:rsidRPr="00BF2603" w:rsidRDefault="00355FBC" w:rsidP="00355FBC">
      <w:pPr>
        <w:pStyle w:val="EX"/>
      </w:pPr>
      <w:r w:rsidRPr="00BF2603">
        <w:rPr>
          <w:b/>
        </w:rPr>
        <w:t>cannot</w:t>
      </w:r>
      <w:r w:rsidRPr="00BF2603">
        <w:tab/>
      </w:r>
      <w:r w:rsidRPr="00BF2603">
        <w:tab/>
        <w:t>indicates that something is impossible</w:t>
      </w:r>
    </w:p>
    <w:p w14:paraId="402E9560" w14:textId="77777777" w:rsidR="00355FBC" w:rsidRPr="00BF2603" w:rsidRDefault="00355FBC" w:rsidP="00355FBC">
      <w:r w:rsidRPr="00BF2603">
        <w:t>The constructions "can" and "cannot" are not substitutes for "may" and "need not".</w:t>
      </w:r>
    </w:p>
    <w:p w14:paraId="562547D5" w14:textId="77777777" w:rsidR="00355FBC" w:rsidRPr="00BF2603" w:rsidRDefault="00355FBC" w:rsidP="00355FBC">
      <w:pPr>
        <w:pStyle w:val="EX"/>
      </w:pPr>
      <w:r w:rsidRPr="00BF2603">
        <w:rPr>
          <w:b/>
        </w:rPr>
        <w:t>will</w:t>
      </w:r>
      <w:r w:rsidRPr="00BF2603">
        <w:tab/>
      </w:r>
      <w:r w:rsidRPr="00BF2603">
        <w:tab/>
        <w:t>indicates that something is certain or expected to happen as a result of action taken by an agency the behaviour of which is outside the scope of the present document</w:t>
      </w:r>
    </w:p>
    <w:p w14:paraId="6F41ACEA" w14:textId="77777777" w:rsidR="00355FBC" w:rsidRPr="00BF2603" w:rsidRDefault="00355FBC" w:rsidP="00355FBC">
      <w:pPr>
        <w:pStyle w:val="EX"/>
      </w:pPr>
      <w:r w:rsidRPr="00BF2603">
        <w:rPr>
          <w:b/>
        </w:rPr>
        <w:t>will not</w:t>
      </w:r>
      <w:r w:rsidRPr="00BF2603">
        <w:tab/>
      </w:r>
      <w:r w:rsidRPr="00BF2603">
        <w:tab/>
        <w:t>indicates that something is certain or expected not to happen as a result of action taken by an agency the behaviour of which is outside the scope of the present document</w:t>
      </w:r>
    </w:p>
    <w:p w14:paraId="4593747C" w14:textId="77777777" w:rsidR="00355FBC" w:rsidRPr="00BF2603" w:rsidRDefault="00355FBC" w:rsidP="00355FBC">
      <w:pPr>
        <w:pStyle w:val="EX"/>
      </w:pPr>
      <w:r w:rsidRPr="00BF2603">
        <w:rPr>
          <w:b/>
        </w:rPr>
        <w:t>might</w:t>
      </w:r>
      <w:r w:rsidRPr="00BF2603">
        <w:tab/>
        <w:t>indicates a likelihood that something will happen as a result of action taken by some agency the behaviour of which is outside the scope of the present document</w:t>
      </w:r>
    </w:p>
    <w:p w14:paraId="44E88D0B" w14:textId="77777777" w:rsidR="00355FBC" w:rsidRPr="00BF2603" w:rsidRDefault="00355FBC" w:rsidP="00355FBC">
      <w:pPr>
        <w:pStyle w:val="EX"/>
      </w:pPr>
      <w:r w:rsidRPr="00BF2603">
        <w:rPr>
          <w:b/>
        </w:rPr>
        <w:lastRenderedPageBreak/>
        <w:t>might not</w:t>
      </w:r>
      <w:r w:rsidRPr="00BF2603">
        <w:tab/>
        <w:t>indicates a likelihood that something will not happen as a result of action taken by some agency the behaviour of which is outside the scope of the present document</w:t>
      </w:r>
    </w:p>
    <w:p w14:paraId="2877AA3A" w14:textId="77777777" w:rsidR="00355FBC" w:rsidRPr="00BF2603" w:rsidRDefault="00355FBC" w:rsidP="00355FBC">
      <w:r w:rsidRPr="00BF2603">
        <w:t>In addition:</w:t>
      </w:r>
    </w:p>
    <w:p w14:paraId="11CA34A3" w14:textId="77777777" w:rsidR="00355FBC" w:rsidRPr="00BF2603" w:rsidRDefault="00355FBC" w:rsidP="00355FBC">
      <w:pPr>
        <w:pStyle w:val="EX"/>
      </w:pPr>
      <w:r w:rsidRPr="00BF2603">
        <w:rPr>
          <w:b/>
        </w:rPr>
        <w:t>is</w:t>
      </w:r>
      <w:r w:rsidRPr="00BF2603">
        <w:tab/>
        <w:t>(or any other verb in the indicative mood) indicates a statement of fact</w:t>
      </w:r>
    </w:p>
    <w:p w14:paraId="15520239" w14:textId="77777777" w:rsidR="00355FBC" w:rsidRPr="00BF2603" w:rsidRDefault="00355FBC" w:rsidP="00355FBC">
      <w:pPr>
        <w:pStyle w:val="EX"/>
      </w:pPr>
      <w:r w:rsidRPr="00BF2603">
        <w:rPr>
          <w:b/>
        </w:rPr>
        <w:t>is not</w:t>
      </w:r>
      <w:r w:rsidRPr="00BF2603">
        <w:tab/>
        <w:t>(or any other negative verb in the indicative mood) indicates a statement of fact</w:t>
      </w:r>
    </w:p>
    <w:p w14:paraId="062BF03F" w14:textId="77777777" w:rsidR="00355FBC" w:rsidRPr="00BF2603" w:rsidRDefault="00355FBC" w:rsidP="00355FBC">
      <w:r w:rsidRPr="00BF2603">
        <w:t>The constructions "is" and "is not" do not indicate requirements.</w:t>
      </w:r>
    </w:p>
    <w:p w14:paraId="5EAC4274" w14:textId="77777777" w:rsidR="00355FBC" w:rsidRPr="00BF2603" w:rsidRDefault="00355FBC" w:rsidP="00355FBC">
      <w:pPr>
        <w:pStyle w:val="1"/>
      </w:pPr>
      <w:r w:rsidRPr="00BF2603">
        <w:br w:type="page"/>
      </w:r>
      <w:bookmarkStart w:id="472" w:name="_Toc90902415"/>
      <w:bookmarkStart w:id="473" w:name="_Toc93948401"/>
      <w:bookmarkStart w:id="474" w:name="_Toc93948644"/>
      <w:bookmarkStart w:id="475" w:name="_Toc93948737"/>
      <w:r w:rsidRPr="00BF2603">
        <w:lastRenderedPageBreak/>
        <w:t>1</w:t>
      </w:r>
      <w:r w:rsidRPr="00BF2603">
        <w:tab/>
        <w:t>Scope</w:t>
      </w:r>
      <w:bookmarkEnd w:id="472"/>
      <w:bookmarkEnd w:id="473"/>
      <w:bookmarkEnd w:id="474"/>
      <w:bookmarkEnd w:id="475"/>
    </w:p>
    <w:p w14:paraId="117E445E" w14:textId="77777777" w:rsidR="00355FBC" w:rsidRPr="00BF2603" w:rsidRDefault="00355FBC" w:rsidP="00355FBC">
      <w:bookmarkStart w:id="476" w:name="OLE_LINK8"/>
      <w:bookmarkStart w:id="477" w:name="OLE_LINK9"/>
      <w:r w:rsidRPr="00BF2603">
        <w:t>The scope of present document is to identify and evaluate the requirements and solutions to support user consent for 3GPP services while complying with user privacy considerations.</w:t>
      </w:r>
    </w:p>
    <w:p w14:paraId="34119707" w14:textId="77777777" w:rsidR="00355FBC" w:rsidRPr="00BF2603" w:rsidRDefault="00355FBC" w:rsidP="00355FBC">
      <w:r w:rsidRPr="00BF2603">
        <w:t>The details are as follows:</w:t>
      </w:r>
    </w:p>
    <w:p w14:paraId="21DBA8F5" w14:textId="77777777" w:rsidR="00355FBC" w:rsidRPr="00BF2603" w:rsidRDefault="00355FBC" w:rsidP="00355FBC">
      <w:pPr>
        <w:pStyle w:val="B10"/>
      </w:pPr>
      <w:r w:rsidRPr="00BF2603">
        <w:t>-</w:t>
      </w:r>
      <w:r w:rsidRPr="00BF2603">
        <w:tab/>
        <w:t>Review TR 33.849 [3] with regards to the concept of user consent for 3GPP users, and identify what types of data collection and conditions under which the support of the user consent is required; then update them if needed</w:t>
      </w:r>
      <w:r>
        <w:t>.</w:t>
      </w:r>
    </w:p>
    <w:p w14:paraId="02ED8870" w14:textId="77777777" w:rsidR="00355FBC" w:rsidRPr="00BF2603" w:rsidRDefault="00355FBC" w:rsidP="00355FBC">
      <w:pPr>
        <w:pStyle w:val="B10"/>
      </w:pPr>
      <w:r w:rsidRPr="00BF2603">
        <w:t>-</w:t>
      </w:r>
      <w:r w:rsidRPr="00BF2603">
        <w:tab/>
        <w:t>Identify target usage scenarios and trust domains</w:t>
      </w:r>
      <w:r>
        <w:t>.</w:t>
      </w:r>
    </w:p>
    <w:p w14:paraId="6D97E476" w14:textId="77777777" w:rsidR="00355FBC" w:rsidRPr="00BF2603" w:rsidRDefault="00355FBC" w:rsidP="00355FBC">
      <w:pPr>
        <w:pStyle w:val="B10"/>
      </w:pPr>
      <w:r w:rsidRPr="00BF2603">
        <w:t>-</w:t>
      </w:r>
      <w:r w:rsidRPr="00BF2603">
        <w:tab/>
        <w:t>Analyse potential security threats and requirements for conditions under which user sensitive data are collected without user consent, and when user consent indication is not protected</w:t>
      </w:r>
      <w:r>
        <w:t>.</w:t>
      </w:r>
    </w:p>
    <w:p w14:paraId="77247069" w14:textId="77777777" w:rsidR="00355FBC" w:rsidRPr="00BF2603" w:rsidRDefault="00355FBC" w:rsidP="00355FBC">
      <w:pPr>
        <w:pStyle w:val="B10"/>
      </w:pPr>
      <w:r w:rsidRPr="00BF2603">
        <w:t>-</w:t>
      </w:r>
      <w:r w:rsidRPr="00BF2603">
        <w:tab/>
        <w:t xml:space="preserve">Identify potential solutions to address the above security requirements. </w:t>
      </w:r>
    </w:p>
    <w:p w14:paraId="4BF9727E" w14:textId="77777777" w:rsidR="00355FBC" w:rsidRPr="00BF2603" w:rsidRDefault="00355FBC" w:rsidP="00355FBC">
      <w:pPr>
        <w:pStyle w:val="NO"/>
        <w:rPr>
          <w:rFonts w:eastAsia="宋体"/>
        </w:rPr>
      </w:pPr>
      <w:r w:rsidRPr="00BF2603">
        <w:rPr>
          <w:rFonts w:eastAsia="宋体"/>
        </w:rPr>
        <w:t xml:space="preserve">NOTE 1: </w:t>
      </w:r>
      <w:r w:rsidRPr="00BF2603">
        <w:rPr>
          <w:rFonts w:eastAsia="宋体"/>
        </w:rPr>
        <w:tab/>
        <w:t>Principles, regulations, and definitions related to privacy, which are recognized differently in each different country or area, are taken into account when deriving the concept of user consent for 3GPP users.</w:t>
      </w:r>
    </w:p>
    <w:p w14:paraId="3BAA197A" w14:textId="77777777" w:rsidR="00355FBC" w:rsidRPr="00BF2603" w:rsidRDefault="00355FBC" w:rsidP="00355FBC">
      <w:pPr>
        <w:pStyle w:val="NO"/>
      </w:pPr>
      <w:r w:rsidRPr="00BF2603">
        <w:t xml:space="preserve">NOTE 2: </w:t>
      </w:r>
      <w:r w:rsidRPr="00BF2603">
        <w:tab/>
        <w:t>Even where solutions exist to obtain user consent, collection and exposure of user sensitive data should be minimized and only be allowed where critical to the operation of the related feature.</w:t>
      </w:r>
    </w:p>
    <w:p w14:paraId="07A01EA9" w14:textId="77777777" w:rsidR="00355FBC" w:rsidRPr="00BF2603" w:rsidRDefault="00355FBC" w:rsidP="00355FBC">
      <w:pPr>
        <w:pStyle w:val="1"/>
      </w:pPr>
      <w:bookmarkStart w:id="478" w:name="_Toc90902416"/>
      <w:bookmarkStart w:id="479" w:name="_Toc93948402"/>
      <w:bookmarkStart w:id="480" w:name="_Toc93948645"/>
      <w:bookmarkStart w:id="481" w:name="_Toc93948738"/>
      <w:bookmarkEnd w:id="476"/>
      <w:bookmarkEnd w:id="477"/>
      <w:r w:rsidRPr="00BF2603">
        <w:t>2</w:t>
      </w:r>
      <w:r w:rsidRPr="00BF2603">
        <w:tab/>
        <w:t>References</w:t>
      </w:r>
      <w:bookmarkEnd w:id="478"/>
      <w:bookmarkEnd w:id="479"/>
      <w:bookmarkEnd w:id="480"/>
      <w:bookmarkEnd w:id="481"/>
    </w:p>
    <w:p w14:paraId="24C4FBDC" w14:textId="77777777" w:rsidR="00355FBC" w:rsidRPr="00BF2603" w:rsidRDefault="00355FBC" w:rsidP="00355FBC">
      <w:r w:rsidRPr="00BF2603">
        <w:t>The following documents contain provisions which, through reference in this text, constitute provisions of the present document.</w:t>
      </w:r>
    </w:p>
    <w:p w14:paraId="33FEDED2" w14:textId="77777777" w:rsidR="00355FBC" w:rsidRPr="00BF2603" w:rsidRDefault="00355FBC" w:rsidP="00355FBC">
      <w:pPr>
        <w:pStyle w:val="B10"/>
      </w:pPr>
      <w:r w:rsidRPr="00BF2603">
        <w:t>-</w:t>
      </w:r>
      <w:r w:rsidRPr="00BF2603">
        <w:tab/>
        <w:t>References are either specific (identified by date of publication, edition number, version number, etc.) or non</w:t>
      </w:r>
      <w:r w:rsidRPr="00BF2603">
        <w:noBreakHyphen/>
        <w:t>specific.</w:t>
      </w:r>
    </w:p>
    <w:p w14:paraId="53B6E518" w14:textId="77777777" w:rsidR="00355FBC" w:rsidRPr="00BF2603" w:rsidRDefault="00355FBC" w:rsidP="00355FBC">
      <w:pPr>
        <w:pStyle w:val="B10"/>
      </w:pPr>
      <w:r w:rsidRPr="00BF2603">
        <w:t>-</w:t>
      </w:r>
      <w:r w:rsidRPr="00BF2603">
        <w:tab/>
        <w:t>For a specific reference, subsequent revisions do not apply.</w:t>
      </w:r>
    </w:p>
    <w:p w14:paraId="2A7FBC83" w14:textId="77777777" w:rsidR="00355FBC" w:rsidRPr="00BF2603" w:rsidRDefault="00355FBC" w:rsidP="00355FBC">
      <w:pPr>
        <w:pStyle w:val="B10"/>
      </w:pPr>
      <w:r w:rsidRPr="00BF2603">
        <w:t>-</w:t>
      </w:r>
      <w:r w:rsidRPr="00BF2603">
        <w:tab/>
        <w:t>For a non-specific reference, the latest version applies. In the case of a reference to a 3GPP document (including a GSM document), a non-specific reference implicitly refers to the latest version of that document</w:t>
      </w:r>
      <w:r w:rsidRPr="00BF2603">
        <w:rPr>
          <w:i/>
        </w:rPr>
        <w:t xml:space="preserve"> in the same Release as the present document</w:t>
      </w:r>
      <w:r w:rsidRPr="00BF2603">
        <w:t>.</w:t>
      </w:r>
    </w:p>
    <w:p w14:paraId="016FAB8F" w14:textId="77777777" w:rsidR="00355FBC" w:rsidRPr="00BF2603" w:rsidRDefault="00355FBC" w:rsidP="00355FBC">
      <w:pPr>
        <w:pStyle w:val="EX"/>
      </w:pPr>
      <w:r w:rsidRPr="00BF2603">
        <w:t>[1]</w:t>
      </w:r>
      <w:r w:rsidRPr="00BF2603">
        <w:tab/>
        <w:t>3GPP TR 21.905: "Vocabulary for 3GPP Specifications".</w:t>
      </w:r>
    </w:p>
    <w:p w14:paraId="341548BE" w14:textId="77777777" w:rsidR="00355FBC" w:rsidRPr="00BF2603" w:rsidRDefault="00355FBC" w:rsidP="00355FBC">
      <w:pPr>
        <w:pStyle w:val="EX"/>
        <w:rPr>
          <w:lang w:eastAsia="en-GB"/>
        </w:rPr>
      </w:pPr>
      <w:r w:rsidRPr="00BF2603">
        <w:rPr>
          <w:lang w:eastAsia="zh-CN"/>
        </w:rPr>
        <w:t>[2]</w:t>
      </w:r>
      <w:r w:rsidRPr="00BF2603">
        <w:rPr>
          <w:lang w:eastAsia="zh-CN"/>
        </w:rPr>
        <w:tab/>
      </w:r>
      <w:r w:rsidRPr="00BF2603">
        <w:rPr>
          <w:lang w:eastAsia="en-GB"/>
        </w:rPr>
        <w:t>3GPP TS 23.558: "Architecture for enabling Edge Applications (EA) ".</w:t>
      </w:r>
    </w:p>
    <w:p w14:paraId="2F9478EB" w14:textId="77777777" w:rsidR="00355FBC" w:rsidRPr="00BF2603" w:rsidRDefault="00355FBC" w:rsidP="00355FBC">
      <w:pPr>
        <w:pStyle w:val="EX"/>
        <w:rPr>
          <w:lang w:eastAsia="zh-CN"/>
        </w:rPr>
      </w:pPr>
      <w:r w:rsidRPr="00BF2603">
        <w:rPr>
          <w:lang w:eastAsia="zh-CN"/>
        </w:rPr>
        <w:t>[3]</w:t>
      </w:r>
      <w:r w:rsidRPr="00BF2603">
        <w:rPr>
          <w:lang w:eastAsia="zh-CN"/>
        </w:rPr>
        <w:tab/>
        <w:t>3GPP TR 33.849: "Study on subscriber privacy impact in 3GPP".</w:t>
      </w:r>
    </w:p>
    <w:p w14:paraId="6DEF90D2" w14:textId="77777777" w:rsidR="00355FBC" w:rsidRPr="00BF2603" w:rsidRDefault="00355FBC" w:rsidP="00355FBC">
      <w:pPr>
        <w:pStyle w:val="EX"/>
        <w:rPr>
          <w:lang w:eastAsia="en-GB"/>
        </w:rPr>
      </w:pPr>
      <w:r w:rsidRPr="00BF2603">
        <w:rPr>
          <w:lang w:eastAsia="en-GB"/>
        </w:rPr>
        <w:t>[4]</w:t>
      </w:r>
      <w:r w:rsidRPr="00BF2603">
        <w:rPr>
          <w:lang w:eastAsia="en-GB"/>
        </w:rPr>
        <w:tab/>
        <w:t>3GPP TS 23.288: "Architecture enhancements for 5G System (5GS) to support network data analytics services".</w:t>
      </w:r>
    </w:p>
    <w:p w14:paraId="1A93A863" w14:textId="77777777" w:rsidR="00355FBC" w:rsidRPr="00BF2603" w:rsidRDefault="00355FBC" w:rsidP="00355FBC">
      <w:pPr>
        <w:pStyle w:val="EX"/>
        <w:rPr>
          <w:lang w:eastAsia="en-GB"/>
        </w:rPr>
      </w:pPr>
      <w:r w:rsidRPr="00BF2603">
        <w:rPr>
          <w:lang w:eastAsia="en-GB"/>
        </w:rPr>
        <w:t>[5]</w:t>
      </w:r>
      <w:r w:rsidRPr="00BF2603">
        <w:rPr>
          <w:lang w:eastAsia="en-GB"/>
        </w:rPr>
        <w:tab/>
        <w:t>3GPP TS 23.501: "</w:t>
      </w:r>
      <w:r w:rsidRPr="00BF2603">
        <w:t>System architecture for the 5G System (5GS)</w:t>
      </w:r>
      <w:r w:rsidRPr="00BF2603">
        <w:rPr>
          <w:lang w:eastAsia="en-GB"/>
        </w:rPr>
        <w:t>".</w:t>
      </w:r>
    </w:p>
    <w:p w14:paraId="2DAFA2FA" w14:textId="77777777" w:rsidR="00355FBC" w:rsidRPr="00BF2603" w:rsidRDefault="00355FBC" w:rsidP="00355FBC">
      <w:pPr>
        <w:pStyle w:val="EX"/>
        <w:rPr>
          <w:lang w:eastAsia="en-GB"/>
        </w:rPr>
      </w:pPr>
      <w:r w:rsidRPr="00BF2603">
        <w:rPr>
          <w:rFonts w:eastAsia="等线"/>
        </w:rPr>
        <w:t>[6]</w:t>
      </w:r>
      <w:r w:rsidRPr="00BF2603">
        <w:rPr>
          <w:rFonts w:eastAsia="等线"/>
        </w:rPr>
        <w:tab/>
        <w:t xml:space="preserve">General Data Protection Regulation, </w:t>
      </w:r>
      <w:hyperlink r:id="rId18" w:history="1">
        <w:r w:rsidRPr="00BF2603">
          <w:rPr>
            <w:rStyle w:val="ab"/>
            <w:rFonts w:eastAsia="等线"/>
          </w:rPr>
          <w:t>https://eur-lex.europa.eu/legal-content/EN/TXT/HTML/?uri=CELEX:02016R0679-20160504&amp;from=EN</w:t>
        </w:r>
      </w:hyperlink>
      <w:r w:rsidRPr="00BF2603">
        <w:rPr>
          <w:rStyle w:val="ab"/>
          <w:rFonts w:eastAsia="等线"/>
        </w:rPr>
        <w:t>.</w:t>
      </w:r>
    </w:p>
    <w:p w14:paraId="460C0F76" w14:textId="77777777" w:rsidR="00355FBC" w:rsidRPr="00BF2603" w:rsidRDefault="00355FBC" w:rsidP="00355FBC">
      <w:pPr>
        <w:pStyle w:val="1"/>
      </w:pPr>
      <w:bookmarkStart w:id="482" w:name="_Toc90902417"/>
      <w:bookmarkStart w:id="483" w:name="_Toc93948403"/>
      <w:bookmarkStart w:id="484" w:name="_Toc93948646"/>
      <w:bookmarkStart w:id="485" w:name="_Toc93948739"/>
      <w:r w:rsidRPr="00BF2603">
        <w:t>3</w:t>
      </w:r>
      <w:r w:rsidRPr="00BF2603">
        <w:tab/>
        <w:t>Definitions of terms, symbols and abbreviations</w:t>
      </w:r>
      <w:bookmarkEnd w:id="482"/>
      <w:bookmarkEnd w:id="483"/>
      <w:bookmarkEnd w:id="484"/>
      <w:bookmarkEnd w:id="485"/>
    </w:p>
    <w:p w14:paraId="57B9F603" w14:textId="77777777" w:rsidR="00355FBC" w:rsidRPr="00BF2603" w:rsidRDefault="00355FBC" w:rsidP="00355FBC">
      <w:pPr>
        <w:pStyle w:val="2"/>
      </w:pPr>
      <w:bookmarkStart w:id="486" w:name="_Toc90902418"/>
      <w:bookmarkStart w:id="487" w:name="_Toc93948404"/>
      <w:bookmarkStart w:id="488" w:name="_Toc93948647"/>
      <w:bookmarkStart w:id="489" w:name="_Toc93948740"/>
      <w:r w:rsidRPr="00BF2603">
        <w:t>3.1</w:t>
      </w:r>
      <w:r w:rsidRPr="00BF2603">
        <w:tab/>
        <w:t>Terms</w:t>
      </w:r>
      <w:bookmarkEnd w:id="486"/>
      <w:bookmarkEnd w:id="487"/>
      <w:bookmarkEnd w:id="488"/>
      <w:bookmarkEnd w:id="489"/>
    </w:p>
    <w:p w14:paraId="141FAA42" w14:textId="77777777" w:rsidR="00355FBC" w:rsidRPr="00BF2603" w:rsidRDefault="00355FBC" w:rsidP="00355FBC">
      <w:r w:rsidRPr="00BF2603">
        <w:t>For the purposes of the present document, the terms given in 3GPP TR 21.905 [1] and the following apply. A term defined in the present document takes precedence over the definition of the same term, if any, in 3GPP TR 21.905 [1].</w:t>
      </w:r>
    </w:p>
    <w:p w14:paraId="1DD35F4D" w14:textId="77777777" w:rsidR="00355FBC" w:rsidRPr="00BF2603" w:rsidRDefault="00355FBC" w:rsidP="00355FBC">
      <w:r w:rsidRPr="00BF2603">
        <w:rPr>
          <w:b/>
        </w:rPr>
        <w:t xml:space="preserve">Data controller: </w:t>
      </w:r>
      <w:r w:rsidRPr="00BF2603">
        <w:t>As defined in TR 33.849 [3].</w:t>
      </w:r>
    </w:p>
    <w:p w14:paraId="50FBBEB9" w14:textId="77777777" w:rsidR="00355FBC" w:rsidRPr="00BF2603" w:rsidRDefault="00355FBC" w:rsidP="00355FBC">
      <w:r w:rsidRPr="00BF2603">
        <w:rPr>
          <w:b/>
        </w:rPr>
        <w:lastRenderedPageBreak/>
        <w:t>Data processor:</w:t>
      </w:r>
      <w:r w:rsidRPr="00BF2603">
        <w:t xml:space="preserve"> As defined in TR 33.849 [3].</w:t>
      </w:r>
    </w:p>
    <w:p w14:paraId="64D0B06C" w14:textId="77777777" w:rsidR="00355FBC" w:rsidRPr="00BF2603" w:rsidRDefault="00355FBC" w:rsidP="00355FBC">
      <w:r w:rsidRPr="00BF2603">
        <w:rPr>
          <w:b/>
        </w:rPr>
        <w:t xml:space="preserve">Data subject: </w:t>
      </w:r>
      <w:bookmarkStart w:id="490" w:name="OLE_LINK92"/>
      <w:r w:rsidRPr="00BF2603">
        <w:t>As defined in TR 33.849 [3].</w:t>
      </w:r>
      <w:bookmarkEnd w:id="490"/>
    </w:p>
    <w:p w14:paraId="350D0AAF" w14:textId="77777777" w:rsidR="00355FBC" w:rsidRPr="00BF2603" w:rsidRDefault="00355FBC" w:rsidP="00355FBC">
      <w:r w:rsidRPr="00BF2603">
        <w:rPr>
          <w:b/>
          <w:bCs/>
          <w:iCs/>
        </w:rPr>
        <w:t>Personal data</w:t>
      </w:r>
      <w:r w:rsidRPr="00BF2603">
        <w:rPr>
          <w:bCs/>
          <w:iCs/>
        </w:rPr>
        <w:t xml:space="preserve">: </w:t>
      </w:r>
      <w:r w:rsidRPr="00BF2603">
        <w:t>As defined in TR 33.849 [3].</w:t>
      </w:r>
    </w:p>
    <w:p w14:paraId="505FA12F" w14:textId="77777777" w:rsidR="00355FBC" w:rsidRPr="00BF2603" w:rsidRDefault="00355FBC" w:rsidP="00355FBC">
      <w:pPr>
        <w:pStyle w:val="2"/>
      </w:pPr>
      <w:bookmarkStart w:id="491" w:name="_Toc90902419"/>
      <w:bookmarkStart w:id="492" w:name="_Toc93948405"/>
      <w:bookmarkStart w:id="493" w:name="_Toc93948648"/>
      <w:bookmarkStart w:id="494" w:name="_Toc93948741"/>
      <w:r w:rsidRPr="00BF2603">
        <w:t>3.2</w:t>
      </w:r>
      <w:r w:rsidRPr="00BF2603">
        <w:tab/>
        <w:t>Symbols</w:t>
      </w:r>
      <w:bookmarkEnd w:id="491"/>
      <w:bookmarkEnd w:id="492"/>
      <w:bookmarkEnd w:id="493"/>
      <w:bookmarkEnd w:id="494"/>
    </w:p>
    <w:p w14:paraId="7FB75818" w14:textId="77777777" w:rsidR="00355FBC" w:rsidRPr="00BF2603" w:rsidRDefault="00355FBC" w:rsidP="00355FBC">
      <w:r w:rsidRPr="00BF2603">
        <w:t>Void.</w:t>
      </w:r>
    </w:p>
    <w:p w14:paraId="37BB909F" w14:textId="77777777" w:rsidR="00355FBC" w:rsidRPr="00BF2603" w:rsidRDefault="00355FBC" w:rsidP="00355FBC">
      <w:pPr>
        <w:pStyle w:val="2"/>
      </w:pPr>
      <w:bookmarkStart w:id="495" w:name="_Toc90902420"/>
      <w:bookmarkStart w:id="496" w:name="_Toc93948406"/>
      <w:bookmarkStart w:id="497" w:name="_Toc93948649"/>
      <w:bookmarkStart w:id="498" w:name="_Toc93948742"/>
      <w:r w:rsidRPr="00BF2603">
        <w:t>3.3</w:t>
      </w:r>
      <w:r w:rsidRPr="00BF2603">
        <w:tab/>
        <w:t>Abbreviations</w:t>
      </w:r>
      <w:bookmarkEnd w:id="495"/>
      <w:bookmarkEnd w:id="496"/>
      <w:bookmarkEnd w:id="497"/>
      <w:bookmarkEnd w:id="498"/>
    </w:p>
    <w:p w14:paraId="31A80000" w14:textId="1F03EA0F" w:rsidR="00355FBC" w:rsidRDefault="00355FBC" w:rsidP="00355FBC">
      <w:pPr>
        <w:keepNext/>
        <w:rPr>
          <w:ins w:id="499" w:author="Huawei HL" w:date="2022-01-28T09:27:00Z"/>
        </w:rPr>
      </w:pPr>
      <w:r w:rsidRPr="00BF2603">
        <w:t>For the purposes of the present document, the abbreviations given in 3GPP TR 21.905 [1] and the following apply. An abbreviation defined in the present document takes precedence over the definition of the same abbreviation, if any, in 3GPP TR 21.905 [1].</w:t>
      </w:r>
    </w:p>
    <w:p w14:paraId="447E52BC" w14:textId="0C349A08" w:rsidR="00CB5EA2" w:rsidRDefault="00CB5EA2" w:rsidP="00CB5EA2">
      <w:pPr>
        <w:pStyle w:val="EW"/>
        <w:keepNext/>
        <w:rPr>
          <w:ins w:id="500" w:author="Huawei HL" w:date="2022-01-28T09:30:00Z"/>
        </w:rPr>
      </w:pPr>
      <w:ins w:id="501" w:author="Huawei HL" w:date="2022-01-28T09:30:00Z">
        <w:r w:rsidRPr="00BF2603">
          <w:t>EAS</w:t>
        </w:r>
        <w:r>
          <w:tab/>
        </w:r>
        <w:r w:rsidRPr="00BF2603">
          <w:rPr>
            <w:caps/>
          </w:rPr>
          <w:t>e</w:t>
        </w:r>
        <w:r w:rsidRPr="00BF2603">
          <w:t xml:space="preserve">dge </w:t>
        </w:r>
        <w:r w:rsidRPr="00BF2603">
          <w:rPr>
            <w:caps/>
          </w:rPr>
          <w:t>a</w:t>
        </w:r>
        <w:r w:rsidRPr="00BF2603">
          <w:t>pplication</w:t>
        </w:r>
        <w:r w:rsidRPr="00BF2603">
          <w:rPr>
            <w:caps/>
          </w:rPr>
          <w:t xml:space="preserve"> s</w:t>
        </w:r>
        <w:r w:rsidRPr="00BF2603">
          <w:t>erver</w:t>
        </w:r>
      </w:ins>
    </w:p>
    <w:p w14:paraId="7D61829E" w14:textId="5905DF46" w:rsidR="00CB5EA2" w:rsidRDefault="00CB5EA2" w:rsidP="00CB5EA2">
      <w:pPr>
        <w:pStyle w:val="EW"/>
        <w:keepNext/>
        <w:rPr>
          <w:ins w:id="502" w:author="Huawei HL" w:date="2022-01-28T09:31:00Z"/>
        </w:rPr>
      </w:pPr>
      <w:ins w:id="503" w:author="Huawei HL" w:date="2022-01-28T09:30:00Z">
        <w:r w:rsidRPr="00BF2603">
          <w:t>EES</w:t>
        </w:r>
        <w:r>
          <w:tab/>
        </w:r>
        <w:r w:rsidRPr="00BF2603">
          <w:rPr>
            <w:caps/>
          </w:rPr>
          <w:t>e</w:t>
        </w:r>
        <w:r w:rsidRPr="00BF2603">
          <w:t xml:space="preserve">dge </w:t>
        </w:r>
        <w:r w:rsidRPr="00BF2603">
          <w:rPr>
            <w:caps/>
          </w:rPr>
          <w:t>e</w:t>
        </w:r>
        <w:r w:rsidRPr="00BF2603">
          <w:t xml:space="preserve">nabler </w:t>
        </w:r>
        <w:r w:rsidRPr="00BF2603">
          <w:rPr>
            <w:caps/>
          </w:rPr>
          <w:t>s</w:t>
        </w:r>
        <w:r w:rsidRPr="00BF2603">
          <w:t>erver</w:t>
        </w:r>
      </w:ins>
    </w:p>
    <w:p w14:paraId="51536D60" w14:textId="469479BB" w:rsidR="00CB5EA2" w:rsidRDefault="00CB5EA2" w:rsidP="00CB5EA2">
      <w:pPr>
        <w:pStyle w:val="EW"/>
        <w:rPr>
          <w:ins w:id="504" w:author="Huawei HL" w:date="2022-01-28T09:32:00Z"/>
          <w:lang w:eastAsia="zh-CN"/>
        </w:rPr>
      </w:pPr>
      <w:ins w:id="505" w:author="Huawei HL" w:date="2022-01-28T09:31:00Z">
        <w:r>
          <w:rPr>
            <w:lang w:eastAsia="zh-CN"/>
          </w:rPr>
          <w:t>GPSI</w:t>
        </w:r>
        <w:r>
          <w:rPr>
            <w:lang w:eastAsia="zh-CN"/>
          </w:rPr>
          <w:tab/>
          <w:t>Generic Public Subscription Identifier</w:t>
        </w:r>
      </w:ins>
    </w:p>
    <w:p w14:paraId="490ECAE2" w14:textId="62464F0B" w:rsidR="00CB5EA2" w:rsidRDefault="00CB5EA2" w:rsidP="00CB5EA2">
      <w:pPr>
        <w:pStyle w:val="EW"/>
        <w:rPr>
          <w:ins w:id="506" w:author="Huawei HL" w:date="2022-01-28T09:40:00Z"/>
          <w:lang w:eastAsia="zh-CN"/>
        </w:rPr>
      </w:pPr>
      <w:ins w:id="507" w:author="Huawei HL" w:date="2022-01-28T09:32:00Z">
        <w:r>
          <w:rPr>
            <w:rFonts w:hint="eastAsia"/>
            <w:lang w:eastAsia="zh-CN"/>
          </w:rPr>
          <w:t>M</w:t>
        </w:r>
        <w:r>
          <w:rPr>
            <w:lang w:eastAsia="zh-CN"/>
          </w:rPr>
          <w:t>EC</w:t>
        </w:r>
        <w:r>
          <w:rPr>
            <w:lang w:eastAsia="zh-CN"/>
          </w:rPr>
          <w:tab/>
          <w:t>Mobile Edge Computing</w:t>
        </w:r>
      </w:ins>
    </w:p>
    <w:p w14:paraId="3E535215" w14:textId="5EE57987" w:rsidR="0091630B" w:rsidRPr="00CB5EA2" w:rsidRDefault="0091630B" w:rsidP="00CB5EA2">
      <w:pPr>
        <w:pStyle w:val="EW"/>
        <w:rPr>
          <w:ins w:id="508" w:author="Huawei HL" w:date="2022-01-28T09:28:00Z"/>
          <w:lang w:eastAsia="zh-CN"/>
        </w:rPr>
      </w:pPr>
      <w:ins w:id="509" w:author="Huawei HL" w:date="2022-01-28T09:40:00Z">
        <w:r>
          <w:rPr>
            <w:rFonts w:hint="eastAsia"/>
            <w:lang w:eastAsia="zh-CN"/>
          </w:rPr>
          <w:t>M</w:t>
        </w:r>
        <w:r>
          <w:rPr>
            <w:lang w:eastAsia="zh-CN"/>
          </w:rPr>
          <w:t>NO</w:t>
        </w:r>
        <w:r>
          <w:rPr>
            <w:lang w:eastAsia="zh-CN"/>
          </w:rPr>
          <w:tab/>
          <w:t>Mobile Network Operator</w:t>
        </w:r>
      </w:ins>
    </w:p>
    <w:p w14:paraId="5E5CEBCC" w14:textId="77777777" w:rsidR="00CB5EA2" w:rsidRPr="009E0DE1" w:rsidRDefault="00CB5EA2" w:rsidP="00CB5EA2">
      <w:pPr>
        <w:pStyle w:val="EW"/>
        <w:rPr>
          <w:ins w:id="510" w:author="Huawei HL" w:date="2022-01-28T09:28:00Z"/>
        </w:rPr>
      </w:pPr>
      <w:ins w:id="511" w:author="Huawei HL" w:date="2022-01-28T09:28:00Z">
        <w:r w:rsidRPr="009E0DE1">
          <w:t>NF</w:t>
        </w:r>
        <w:r w:rsidRPr="009E0DE1">
          <w:tab/>
          <w:t>Network Function</w:t>
        </w:r>
      </w:ins>
    </w:p>
    <w:p w14:paraId="21B61BAC" w14:textId="318F1637" w:rsidR="00CB5EA2" w:rsidRDefault="00CB5EA2" w:rsidP="00CB5EA2">
      <w:pPr>
        <w:pStyle w:val="EW"/>
        <w:keepNext/>
        <w:rPr>
          <w:ins w:id="512" w:author="Huawei HL" w:date="2022-01-28T09:29:00Z"/>
        </w:rPr>
      </w:pPr>
      <w:ins w:id="513" w:author="Huawei HL" w:date="2022-01-28T09:28:00Z">
        <w:r w:rsidRPr="00BF2603">
          <w:t>NWDAF</w:t>
        </w:r>
        <w:r>
          <w:tab/>
          <w:t xml:space="preserve">Network </w:t>
        </w:r>
      </w:ins>
      <w:ins w:id="514" w:author="Huawei HL" w:date="2022-01-28T09:29:00Z">
        <w:r>
          <w:t>Data Analytics Function</w:t>
        </w:r>
      </w:ins>
    </w:p>
    <w:p w14:paraId="74370256" w14:textId="2474174C" w:rsidR="00CB5EA2" w:rsidRPr="00BF2603" w:rsidRDefault="00CB5EA2" w:rsidP="0091630B">
      <w:pPr>
        <w:pStyle w:val="EW"/>
        <w:keepNext/>
      </w:pPr>
      <w:ins w:id="515" w:author="Huawei HL" w:date="2022-01-28T09:29:00Z">
        <w:r>
          <w:t>PII</w:t>
        </w:r>
        <w:r w:rsidRPr="009E0DE1">
          <w:tab/>
        </w:r>
        <w:r>
          <w:t>P</w:t>
        </w:r>
        <w:r w:rsidRPr="00CB5EA2">
          <w:t xml:space="preserve">ersonal </w:t>
        </w:r>
        <w:r>
          <w:t>I</w:t>
        </w:r>
        <w:r w:rsidRPr="00CB5EA2">
          <w:t xml:space="preserve">dentification </w:t>
        </w:r>
        <w:r>
          <w:t>I</w:t>
        </w:r>
        <w:r w:rsidRPr="00CB5EA2">
          <w:t>nformation</w:t>
        </w:r>
      </w:ins>
    </w:p>
    <w:p w14:paraId="1514CA7B" w14:textId="77777777" w:rsidR="00355FBC" w:rsidRPr="00BF2603" w:rsidRDefault="00355FBC" w:rsidP="00355FBC">
      <w:pPr>
        <w:pStyle w:val="1"/>
      </w:pPr>
      <w:bookmarkStart w:id="516" w:name="_Toc90902421"/>
      <w:bookmarkStart w:id="517" w:name="_Toc93948407"/>
      <w:bookmarkStart w:id="518" w:name="_Toc93948650"/>
      <w:bookmarkStart w:id="519" w:name="_Toc93948743"/>
      <w:r w:rsidRPr="00BF2603">
        <w:t>4</w:t>
      </w:r>
      <w:r w:rsidRPr="00BF2603">
        <w:tab/>
        <w:t>General principles for user consent</w:t>
      </w:r>
      <w:bookmarkEnd w:id="516"/>
      <w:bookmarkEnd w:id="517"/>
      <w:bookmarkEnd w:id="518"/>
      <w:bookmarkEnd w:id="519"/>
    </w:p>
    <w:p w14:paraId="59A8994A" w14:textId="77777777" w:rsidR="00355FBC" w:rsidRPr="00BF2603" w:rsidRDefault="00355FBC" w:rsidP="00355FBC">
      <w:pPr>
        <w:pStyle w:val="2"/>
        <w:rPr>
          <w:lang w:eastAsia="zh-CN"/>
        </w:rPr>
      </w:pPr>
      <w:bookmarkStart w:id="520" w:name="_Toc90902422"/>
      <w:bookmarkStart w:id="521" w:name="_Toc93948408"/>
      <w:bookmarkStart w:id="522" w:name="_Toc93948651"/>
      <w:bookmarkStart w:id="523" w:name="_Toc93948744"/>
      <w:r w:rsidRPr="00BF2603">
        <w:rPr>
          <w:lang w:eastAsia="zh-CN"/>
        </w:rPr>
        <w:t>4.1</w:t>
      </w:r>
      <w:r w:rsidRPr="00BF2603">
        <w:rPr>
          <w:lang w:eastAsia="zh-CN"/>
        </w:rPr>
        <w:tab/>
        <w:t>Concept of user consent</w:t>
      </w:r>
      <w:bookmarkEnd w:id="520"/>
      <w:bookmarkEnd w:id="521"/>
      <w:bookmarkEnd w:id="522"/>
      <w:bookmarkEnd w:id="523"/>
    </w:p>
    <w:p w14:paraId="340D8619" w14:textId="77777777" w:rsidR="00355FBC" w:rsidRPr="00BF2603" w:rsidRDefault="00355FBC" w:rsidP="00355FBC">
      <w:pPr>
        <w:rPr>
          <w:rFonts w:eastAsia="等线"/>
          <w:lang w:eastAsia="zh-CN"/>
        </w:rPr>
      </w:pPr>
      <w:r w:rsidRPr="00BF2603">
        <w:rPr>
          <w:rFonts w:eastAsia="等线"/>
          <w:lang w:eastAsia="zh-CN"/>
        </w:rPr>
        <w:t xml:space="preserve">Many new applications and use cases in the 5G System require the storage and processing of user data along with the request for providing communication services. In such cases, user consent is required. In </w:t>
      </w:r>
      <w:r>
        <w:rPr>
          <w:rFonts w:eastAsia="等线"/>
          <w:lang w:eastAsia="zh-CN"/>
        </w:rPr>
        <w:t xml:space="preserve">the present document </w:t>
      </w:r>
      <w:r w:rsidRPr="00BF2603">
        <w:rPr>
          <w:rFonts w:eastAsia="等线"/>
          <w:lang w:eastAsia="zh-CN"/>
        </w:rPr>
        <w:t>user consent means a specific and clear opt-in of the user to indicate permission to the processing and collection of the user's personal data for a specific purpose.</w:t>
      </w:r>
    </w:p>
    <w:p w14:paraId="05DE3B3C" w14:textId="77777777" w:rsidR="00355FBC" w:rsidRPr="00BF2603" w:rsidRDefault="00355FBC" w:rsidP="00355FBC">
      <w:pPr>
        <w:pStyle w:val="2"/>
        <w:rPr>
          <w:lang w:eastAsia="zh-CN"/>
        </w:rPr>
      </w:pPr>
      <w:bookmarkStart w:id="524" w:name="_Toc90902423"/>
      <w:bookmarkStart w:id="525" w:name="_Toc93948409"/>
      <w:bookmarkStart w:id="526" w:name="_Toc93948652"/>
      <w:bookmarkStart w:id="527" w:name="_Toc93948745"/>
      <w:r w:rsidRPr="00BF2603">
        <w:rPr>
          <w:lang w:eastAsia="zh-CN"/>
        </w:rPr>
        <w:t>4.2</w:t>
      </w:r>
      <w:r w:rsidRPr="00BF2603">
        <w:rPr>
          <w:lang w:eastAsia="zh-CN"/>
        </w:rPr>
        <w:tab/>
        <w:t>Background information to existing work</w:t>
      </w:r>
      <w:bookmarkEnd w:id="524"/>
      <w:bookmarkEnd w:id="525"/>
      <w:bookmarkEnd w:id="526"/>
      <w:bookmarkEnd w:id="527"/>
    </w:p>
    <w:p w14:paraId="39933195" w14:textId="77777777" w:rsidR="00355FBC" w:rsidRPr="00BF2603" w:rsidRDefault="00355FBC" w:rsidP="00355FBC">
      <w:r w:rsidRPr="00BF2603">
        <w:t xml:space="preserve">Privacy is one aspect for which user consent is needed. Privacy aspect has already been studied in detail in TR 33.849 [3], which provides privacy principles that need to be followed in 3GPP when designing new systems, security architectures and protocols. Parts of TR 33.849 [3] are related to user consent and can be taken into account in </w:t>
      </w:r>
      <w:r>
        <w:t>the present document</w:t>
      </w:r>
      <w:r w:rsidRPr="00BF2603">
        <w:t>.</w:t>
      </w:r>
    </w:p>
    <w:p w14:paraId="5EE1F13A" w14:textId="77777777" w:rsidR="00355FBC" w:rsidRPr="00BF2603" w:rsidRDefault="00355FBC" w:rsidP="00355FBC">
      <w:pPr>
        <w:rPr>
          <w:rFonts w:eastAsia="宋体"/>
          <w:lang w:eastAsia="zh-CN"/>
        </w:rPr>
      </w:pPr>
      <w:r w:rsidRPr="00BF2603">
        <w:t>I</w:t>
      </w:r>
      <w:r w:rsidRPr="00BF2603">
        <w:rPr>
          <w:rFonts w:eastAsia="宋体"/>
          <w:lang w:eastAsia="zh-CN"/>
        </w:rPr>
        <w:t xml:space="preserve">n clause 6.5 </w:t>
      </w:r>
      <w:bookmarkStart w:id="528" w:name="OLE_LINK91"/>
      <w:r w:rsidRPr="00BF2603">
        <w:rPr>
          <w:rFonts w:eastAsia="宋体"/>
          <w:lang w:eastAsia="zh-CN"/>
        </w:rPr>
        <w:t>of TR 33.849 [3]</w:t>
      </w:r>
      <w:bookmarkEnd w:id="528"/>
      <w:r w:rsidRPr="00BF2603">
        <w:rPr>
          <w:rFonts w:eastAsia="宋体"/>
          <w:lang w:eastAsia="zh-CN"/>
        </w:rPr>
        <w:t>, user consent is introduced as one of the threat mitigation approaches to mitigate the privacy risk, and gives a brief introduction on how explicit user consent can be collected.</w:t>
      </w:r>
    </w:p>
    <w:p w14:paraId="1CF01E95" w14:textId="77777777" w:rsidR="00355FBC" w:rsidRPr="00BF2603" w:rsidRDefault="00355FBC" w:rsidP="00355FBC">
      <w:pPr>
        <w:rPr>
          <w:lang w:eastAsia="zh-CN"/>
        </w:rPr>
      </w:pPr>
      <w:r w:rsidRPr="00BF2603">
        <w:rPr>
          <w:rFonts w:eastAsia="宋体"/>
          <w:lang w:eastAsia="zh-CN"/>
        </w:rPr>
        <w:t>In clause 5.3.4 of TR 33.849 [3], conditions which user consent is required for personal information disclosure is defined as: "</w:t>
      </w:r>
      <w:r w:rsidRPr="00BF2603">
        <w:rPr>
          <w:i/>
          <w:lang w:eastAsia="zh-CN"/>
        </w:rPr>
        <w:t>Personal data disclosure with the purpose to accomplish a certain application/service needs to be under user's consent, unless the disclosure is performed in the legitimate interest of the data subject, e.g. providing a service.</w:t>
      </w:r>
      <w:r w:rsidRPr="00BF2603">
        <w:rPr>
          <w:lang w:eastAsia="zh-CN"/>
        </w:rPr>
        <w:t>"</w:t>
      </w:r>
    </w:p>
    <w:p w14:paraId="42D1EBCE" w14:textId="77777777" w:rsidR="00355FBC" w:rsidRPr="00BF2603" w:rsidRDefault="00355FBC" w:rsidP="00355FBC">
      <w:pPr>
        <w:rPr>
          <w:rFonts w:eastAsia="宋体"/>
          <w:lang w:eastAsia="zh-CN"/>
        </w:rPr>
      </w:pPr>
      <w:r w:rsidRPr="00BF2603">
        <w:rPr>
          <w:rFonts w:eastAsia="宋体"/>
          <w:lang w:eastAsia="zh-CN"/>
        </w:rPr>
        <w:t>In Annex B of TR 33.849 [3], some regulations related to privacy are introduced.</w:t>
      </w:r>
    </w:p>
    <w:p w14:paraId="0A502816" w14:textId="77777777" w:rsidR="00355FBC" w:rsidRPr="00BF2603" w:rsidRDefault="00355FBC" w:rsidP="00355FBC">
      <w:pPr>
        <w:rPr>
          <w:rFonts w:eastAsia="宋体"/>
          <w:lang w:eastAsia="zh-CN"/>
        </w:rPr>
      </w:pPr>
      <w:r w:rsidRPr="00BF2603">
        <w:rPr>
          <w:rFonts w:eastAsia="宋体"/>
          <w:lang w:eastAsia="zh-CN"/>
        </w:rPr>
        <w:t>However, with evolution of 3GPP network, more and more 3GPP services are introduced. Some services can require personal identification information (PII), thus, the identification of target usage case for user consent is necessary.</w:t>
      </w:r>
    </w:p>
    <w:p w14:paraId="401E9D33" w14:textId="77777777" w:rsidR="00355FBC" w:rsidRPr="00BF2603" w:rsidRDefault="00355FBC" w:rsidP="00355FBC">
      <w:pPr>
        <w:rPr>
          <w:rFonts w:eastAsia="宋体"/>
          <w:lang w:eastAsia="zh-CN"/>
        </w:rPr>
      </w:pPr>
      <w:r w:rsidRPr="00BF2603">
        <w:rPr>
          <w:rFonts w:eastAsia="宋体"/>
          <w:lang w:eastAsia="zh-CN"/>
        </w:rPr>
        <w:t xml:space="preserve">For different use case, the PII is identified by different identities, </w:t>
      </w:r>
      <w:r w:rsidRPr="00A22D71">
        <w:rPr>
          <w:rFonts w:eastAsia="宋体"/>
          <w:lang w:eastAsia="zh-CN"/>
        </w:rPr>
        <w:t>e.g.,</w:t>
      </w:r>
      <w:r w:rsidRPr="00BF2603">
        <w:rPr>
          <w:rFonts w:eastAsia="宋体"/>
          <w:lang w:eastAsia="zh-CN"/>
        </w:rPr>
        <w:t xml:space="preserve"> some of them is identified by subscriber ID, </w:t>
      </w:r>
      <w:r w:rsidRPr="00A22D71">
        <w:rPr>
          <w:rFonts w:eastAsia="宋体"/>
          <w:lang w:eastAsia="zh-CN"/>
        </w:rPr>
        <w:t>i.e.,</w:t>
      </w:r>
      <w:r w:rsidRPr="00BF2603">
        <w:rPr>
          <w:rFonts w:eastAsia="宋体"/>
          <w:lang w:eastAsia="zh-CN"/>
        </w:rPr>
        <w:t xml:space="preserve"> SUPI, and some of them is identified by user IDs. Thus, it is necessary that the source of user consent is identified case by case.</w:t>
      </w:r>
    </w:p>
    <w:p w14:paraId="718172C2" w14:textId="77777777" w:rsidR="00355FBC" w:rsidRPr="00BF2603" w:rsidRDefault="00355FBC" w:rsidP="00355FBC">
      <w:pPr>
        <w:rPr>
          <w:rFonts w:eastAsia="宋体"/>
          <w:lang w:eastAsia="zh-CN"/>
        </w:rPr>
      </w:pPr>
      <w:r w:rsidRPr="00BF2603">
        <w:rPr>
          <w:rFonts w:eastAsia="宋体"/>
          <w:lang w:eastAsia="zh-CN"/>
        </w:rPr>
        <w:t>However, as mentioned before, privacy is only one of the drivers for user consent. User consent can also be given or prohibited for non PII.</w:t>
      </w:r>
    </w:p>
    <w:p w14:paraId="0E1C7663" w14:textId="77777777" w:rsidR="00355FBC" w:rsidRPr="00BF2603" w:rsidRDefault="00355FBC" w:rsidP="00355FBC">
      <w:r w:rsidRPr="00BF2603">
        <w:rPr>
          <w:lang w:eastAsia="zh-CN"/>
        </w:rPr>
        <w:lastRenderedPageBreak/>
        <w:t xml:space="preserve">In summary, different use cases need different solutions for authorization based on user consent. Security issues of how user consent is exchanged among NFs in the network and how they are handled and respected by various features specified by 3GPP will be considered in </w:t>
      </w:r>
      <w:r w:rsidRPr="00355FBC">
        <w:rPr>
          <w:lang w:eastAsia="zh-CN"/>
          <w:rPrChange w:id="529" w:author="Huawei HL" w:date="2022-01-24T20:23:00Z">
            <w:rPr>
              <w:highlight w:val="yellow"/>
              <w:lang w:eastAsia="zh-CN"/>
            </w:rPr>
          </w:rPrChange>
        </w:rPr>
        <w:t>the present document</w:t>
      </w:r>
      <w:r w:rsidRPr="00BF2603">
        <w:rPr>
          <w:lang w:eastAsia="zh-CN"/>
        </w:rPr>
        <w:t>.</w:t>
      </w:r>
    </w:p>
    <w:p w14:paraId="74F67BD1" w14:textId="77777777" w:rsidR="00355FBC" w:rsidRPr="00BF2603" w:rsidRDefault="00355FBC" w:rsidP="00355FBC">
      <w:pPr>
        <w:pStyle w:val="1"/>
      </w:pPr>
      <w:bookmarkStart w:id="530" w:name="_Toc90902424"/>
      <w:bookmarkStart w:id="531" w:name="_Toc93948410"/>
      <w:bookmarkStart w:id="532" w:name="_Toc93948653"/>
      <w:bookmarkStart w:id="533" w:name="_Toc93948746"/>
      <w:r w:rsidRPr="00BF2603">
        <w:t xml:space="preserve">5 </w:t>
      </w:r>
      <w:r w:rsidRPr="00BF2603">
        <w:tab/>
        <w:t>Use Cases and Architecture</w:t>
      </w:r>
      <w:bookmarkEnd w:id="530"/>
      <w:bookmarkEnd w:id="531"/>
      <w:bookmarkEnd w:id="532"/>
      <w:bookmarkEnd w:id="533"/>
    </w:p>
    <w:p w14:paraId="2EF9088C" w14:textId="77777777" w:rsidR="00355FBC" w:rsidRPr="00BF2603" w:rsidRDefault="00355FBC" w:rsidP="00355FBC">
      <w:pPr>
        <w:pStyle w:val="2"/>
        <w:rPr>
          <w:lang w:eastAsia="zh-CN"/>
        </w:rPr>
      </w:pPr>
      <w:bookmarkStart w:id="534" w:name="_Toc90902425"/>
      <w:bookmarkStart w:id="535" w:name="_Toc93948411"/>
      <w:bookmarkStart w:id="536" w:name="_Toc93948654"/>
      <w:bookmarkStart w:id="537" w:name="_Toc93948747"/>
      <w:bookmarkStart w:id="538" w:name="OLE_LINK45"/>
      <w:bookmarkStart w:id="539" w:name="OLE_LINK46"/>
      <w:r w:rsidRPr="00BF2603">
        <w:rPr>
          <w:rFonts w:hint="eastAsia"/>
          <w:lang w:eastAsia="zh-CN"/>
        </w:rPr>
        <w:t>5</w:t>
      </w:r>
      <w:r w:rsidRPr="00BF2603">
        <w:rPr>
          <w:lang w:eastAsia="zh-CN"/>
        </w:rPr>
        <w:t>.1</w:t>
      </w:r>
      <w:r w:rsidRPr="00BF2603">
        <w:rPr>
          <w:lang w:eastAsia="zh-CN"/>
        </w:rPr>
        <w:tab/>
        <w:t>Use Cases</w:t>
      </w:r>
      <w:bookmarkEnd w:id="534"/>
      <w:bookmarkEnd w:id="535"/>
      <w:bookmarkEnd w:id="536"/>
      <w:bookmarkEnd w:id="537"/>
    </w:p>
    <w:p w14:paraId="22C9B402" w14:textId="77777777" w:rsidR="00355FBC" w:rsidRPr="00BF2603" w:rsidRDefault="00355FBC" w:rsidP="00355FBC">
      <w:pPr>
        <w:pStyle w:val="3"/>
      </w:pPr>
      <w:bookmarkStart w:id="540" w:name="_Toc90902426"/>
      <w:bookmarkStart w:id="541" w:name="_Toc93948412"/>
      <w:bookmarkStart w:id="542" w:name="_Toc93948655"/>
      <w:bookmarkStart w:id="543" w:name="_Toc93948748"/>
      <w:r w:rsidRPr="00BF2603">
        <w:t>5.1.1</w:t>
      </w:r>
      <w:r w:rsidRPr="00BF2603">
        <w:tab/>
        <w:t>Use Cases #1: UE Related Analytics of NWDAF</w:t>
      </w:r>
      <w:bookmarkEnd w:id="540"/>
      <w:bookmarkEnd w:id="541"/>
      <w:bookmarkEnd w:id="542"/>
      <w:bookmarkEnd w:id="543"/>
    </w:p>
    <w:p w14:paraId="2F0B7FB4" w14:textId="77777777" w:rsidR="00355FBC" w:rsidRPr="00BF2603" w:rsidRDefault="00355FBC" w:rsidP="00355FBC">
      <w:pPr>
        <w:pStyle w:val="4"/>
        <w:rPr>
          <w:lang w:eastAsia="zh-CN"/>
        </w:rPr>
      </w:pPr>
      <w:bookmarkStart w:id="544" w:name="_Toc90902427"/>
      <w:bookmarkStart w:id="545" w:name="_Toc93948413"/>
      <w:bookmarkStart w:id="546" w:name="_Toc93948656"/>
      <w:bookmarkStart w:id="547" w:name="_Toc93948749"/>
      <w:r w:rsidRPr="00BF2603">
        <w:rPr>
          <w:lang w:eastAsia="zh-CN"/>
        </w:rPr>
        <w:t>5.1.1.1</w:t>
      </w:r>
      <w:r w:rsidRPr="00BF2603">
        <w:rPr>
          <w:lang w:eastAsia="zh-CN"/>
        </w:rPr>
        <w:tab/>
        <w:t>Use Case details</w:t>
      </w:r>
      <w:bookmarkEnd w:id="544"/>
      <w:bookmarkEnd w:id="545"/>
      <w:bookmarkEnd w:id="546"/>
      <w:bookmarkEnd w:id="547"/>
    </w:p>
    <w:p w14:paraId="672EE119" w14:textId="77777777" w:rsidR="00355FBC" w:rsidRPr="00BF2603" w:rsidRDefault="00355FBC" w:rsidP="00355FBC">
      <w:r w:rsidRPr="00BF2603">
        <w:t>NWDAF can provide UE related analytics services. The NWDAF collects UE related data, e.g. from UE, NFs, 3</w:t>
      </w:r>
      <w:r w:rsidRPr="00BF2603">
        <w:rPr>
          <w:vertAlign w:val="superscript"/>
        </w:rPr>
        <w:t>rd</w:t>
      </w:r>
      <w:r w:rsidRPr="00BF2603">
        <w:t xml:space="preserve"> party, and outputs related analytics result, e.g. </w:t>
      </w:r>
      <w:bookmarkStart w:id="548" w:name="OLE_LINK7"/>
      <w:r w:rsidRPr="00BF2603">
        <w:t>UE mobility analytics</w:t>
      </w:r>
      <w:bookmarkEnd w:id="548"/>
      <w:r w:rsidRPr="00BF2603">
        <w:t>, UE communication analytics, expected UE behavioural parameters</w:t>
      </w:r>
      <w:r w:rsidRPr="00BF2603">
        <w:rPr>
          <w:lang w:eastAsia="zh-CN"/>
        </w:rPr>
        <w:t xml:space="preserve"> related network data analytics</w:t>
      </w:r>
      <w:r w:rsidRPr="00BF2603">
        <w:t xml:space="preserve"> and abnormal behaviour</w:t>
      </w:r>
      <w:r w:rsidRPr="00BF2603">
        <w:rPr>
          <w:lang w:eastAsia="zh-CN"/>
        </w:rPr>
        <w:t xml:space="preserve"> related network data analytics as depicted in clause 6.7 in 3GPP TS 23.288 [4].</w:t>
      </w:r>
    </w:p>
    <w:p w14:paraId="0C7E6B94" w14:textId="77777777" w:rsidR="00355FBC" w:rsidRPr="00BF2603" w:rsidRDefault="00355FBC" w:rsidP="00355FBC">
      <w:pPr>
        <w:rPr>
          <w:rFonts w:eastAsia="宋体"/>
          <w:lang w:eastAsia="zh-CN"/>
        </w:rPr>
      </w:pPr>
      <w:bookmarkStart w:id="549" w:name="OLE_LINK81"/>
      <w:r w:rsidRPr="00BF2603">
        <w:rPr>
          <w:rFonts w:eastAsia="宋体"/>
          <w:lang w:eastAsia="zh-CN"/>
        </w:rPr>
        <w:t>The NWDAF can process UE related data as the following:</w:t>
      </w:r>
    </w:p>
    <w:bookmarkEnd w:id="549"/>
    <w:p w14:paraId="68F1CB07"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Collect UE </w:t>
      </w:r>
      <w:bookmarkStart w:id="550" w:name="OLE_LINK84"/>
      <w:bookmarkStart w:id="551" w:name="OLE_LINK85"/>
      <w:r w:rsidRPr="00BF2603">
        <w:rPr>
          <w:lang w:eastAsia="zh-CN"/>
        </w:rPr>
        <w:t>related data</w:t>
      </w:r>
      <w:bookmarkEnd w:id="550"/>
      <w:bookmarkEnd w:id="551"/>
      <w:r w:rsidRPr="00BF2603">
        <w:rPr>
          <w:lang w:eastAsia="zh-CN"/>
        </w:rPr>
        <w:t xml:space="preserve"> to </w:t>
      </w:r>
      <w:bookmarkStart w:id="552" w:name="OLE_LINK79"/>
      <w:bookmarkStart w:id="553" w:name="OLE_LINK80"/>
      <w:r w:rsidRPr="00BF2603">
        <w:rPr>
          <w:lang w:eastAsia="zh-CN"/>
        </w:rPr>
        <w:t xml:space="preserve">provide UE related analytics for the user, e.g. </w:t>
      </w:r>
      <w:r w:rsidRPr="00BF2603">
        <w:t>UE mobility analytics</w:t>
      </w:r>
      <w:r w:rsidRPr="00BF2603">
        <w:rPr>
          <w:lang w:eastAsia="zh-CN"/>
        </w:rPr>
        <w:t>.</w:t>
      </w:r>
      <w:bookmarkEnd w:id="552"/>
      <w:bookmarkEnd w:id="553"/>
    </w:p>
    <w:p w14:paraId="1F06C993"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Share </w:t>
      </w:r>
      <w:bookmarkStart w:id="554" w:name="OLE_LINK11"/>
      <w:bookmarkStart w:id="555" w:name="OLE_LINK12"/>
      <w:bookmarkStart w:id="556" w:name="OLE_LINK10"/>
      <w:r w:rsidRPr="00BF2603">
        <w:rPr>
          <w:lang w:eastAsia="zh-CN"/>
        </w:rPr>
        <w:t xml:space="preserve">analytics result </w:t>
      </w:r>
      <w:bookmarkEnd w:id="554"/>
      <w:bookmarkEnd w:id="555"/>
      <w:r w:rsidRPr="00BF2603">
        <w:rPr>
          <w:lang w:eastAsia="zh-CN"/>
        </w:rPr>
        <w:t xml:space="preserve">to </w:t>
      </w:r>
      <w:bookmarkEnd w:id="556"/>
      <w:r w:rsidRPr="00BF2603">
        <w:rPr>
          <w:lang w:eastAsia="zh-CN"/>
        </w:rPr>
        <w:t>NF consumers, e.g. internal NF or 3</w:t>
      </w:r>
      <w:r w:rsidRPr="00BF2603">
        <w:rPr>
          <w:vertAlign w:val="superscript"/>
          <w:lang w:eastAsia="zh-CN"/>
        </w:rPr>
        <w:t>rd</w:t>
      </w:r>
      <w:r w:rsidRPr="00BF2603">
        <w:rPr>
          <w:lang w:eastAsia="zh-CN"/>
        </w:rPr>
        <w:t xml:space="preserve"> AF.</w:t>
      </w:r>
    </w:p>
    <w:p w14:paraId="626FD3CF" w14:textId="77777777" w:rsidR="00355FBC" w:rsidRPr="00BF2603" w:rsidRDefault="00355FBC" w:rsidP="00355FBC">
      <w:pPr>
        <w:rPr>
          <w:rFonts w:eastAsia="宋体"/>
          <w:lang w:eastAsia="zh-CN"/>
        </w:rPr>
      </w:pPr>
      <w:r w:rsidRPr="00BF2603">
        <w:rPr>
          <w:rFonts w:eastAsia="宋体"/>
          <w:lang w:eastAsia="zh-CN"/>
        </w:rPr>
        <w:t>The PLMN NFs or AFs can process UE related data as the following:</w:t>
      </w:r>
    </w:p>
    <w:p w14:paraId="771D8A02"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r>
      <w:r w:rsidRPr="00BF2603">
        <w:rPr>
          <w:rFonts w:hint="eastAsia"/>
          <w:lang w:eastAsia="zh-CN"/>
        </w:rPr>
        <w:t>C</w:t>
      </w:r>
      <w:r w:rsidRPr="00BF2603">
        <w:rPr>
          <w:lang w:eastAsia="zh-CN"/>
        </w:rPr>
        <w:t xml:space="preserve">ollect and store </w:t>
      </w:r>
      <w:bookmarkStart w:id="557" w:name="OLE_LINK86"/>
      <w:bookmarkStart w:id="558" w:name="OLE_LINK87"/>
      <w:r w:rsidRPr="00BF2603">
        <w:rPr>
          <w:lang w:eastAsia="zh-CN"/>
        </w:rPr>
        <w:t>UE related data</w:t>
      </w:r>
      <w:bookmarkEnd w:id="557"/>
      <w:bookmarkEnd w:id="558"/>
      <w:r w:rsidRPr="00BF2603">
        <w:rPr>
          <w:lang w:eastAsia="zh-CN"/>
        </w:rPr>
        <w:t>.</w:t>
      </w:r>
    </w:p>
    <w:p w14:paraId="43445873"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Share UE related data to NWDAF.</w:t>
      </w:r>
    </w:p>
    <w:p w14:paraId="30021902" w14:textId="77777777" w:rsidR="00355FBC" w:rsidRPr="00BF2603" w:rsidRDefault="00355FBC" w:rsidP="00355FBC">
      <w:pPr>
        <w:rPr>
          <w:rFonts w:eastAsia="宋体"/>
          <w:lang w:eastAsia="zh-CN"/>
        </w:rPr>
      </w:pPr>
      <w:r w:rsidRPr="00BF2603">
        <w:rPr>
          <w:rFonts w:eastAsia="宋体"/>
          <w:lang w:eastAsia="zh-CN"/>
        </w:rPr>
        <w:t xml:space="preserve">Since the UE related data </w:t>
      </w:r>
      <w:r w:rsidRPr="00BF2603">
        <w:rPr>
          <w:color w:val="000000"/>
        </w:rPr>
        <w:t>may contain</w:t>
      </w:r>
      <w:r w:rsidRPr="00BF2603">
        <w:rPr>
          <w:rFonts w:eastAsia="宋体" w:hint="eastAsia"/>
          <w:color w:val="FF0000"/>
          <w:lang w:eastAsia="zh-CN"/>
        </w:rPr>
        <w:t xml:space="preserve"> </w:t>
      </w:r>
      <w:r w:rsidRPr="00BF2603">
        <w:rPr>
          <w:rFonts w:eastAsia="宋体" w:hint="eastAsia"/>
          <w:lang w:eastAsia="zh-CN"/>
        </w:rPr>
        <w:t>p</w:t>
      </w:r>
      <w:r w:rsidRPr="00BF2603">
        <w:t xml:space="preserve">ersonally </w:t>
      </w:r>
      <w:r w:rsidRPr="00BF2603">
        <w:rPr>
          <w:rFonts w:eastAsia="宋体" w:hint="eastAsia"/>
          <w:lang w:eastAsia="zh-CN"/>
        </w:rPr>
        <w:t>i</w:t>
      </w:r>
      <w:r w:rsidRPr="00BF2603">
        <w:t xml:space="preserve">dentifiable </w:t>
      </w:r>
      <w:r w:rsidRPr="00BF2603">
        <w:rPr>
          <w:rFonts w:eastAsia="宋体" w:hint="eastAsia"/>
          <w:lang w:eastAsia="zh-CN"/>
        </w:rPr>
        <w:t>i</w:t>
      </w:r>
      <w:r w:rsidRPr="00BF2603">
        <w:t>nformation</w:t>
      </w:r>
      <w:r w:rsidRPr="00BF2603">
        <w:rPr>
          <w:rFonts w:eastAsia="宋体"/>
          <w:lang w:eastAsia="zh-CN"/>
        </w:rPr>
        <w:t>, thus, processing of those data should consider user consent aspects. 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is also aligned with regulation. Thus, for this use case, since the service is provided to the specific subscriber, user consent should be collected from subscriber.</w:t>
      </w:r>
    </w:p>
    <w:p w14:paraId="5B862469" w14:textId="77777777" w:rsidR="00355FBC" w:rsidRPr="00BF2603" w:rsidRDefault="00355FBC" w:rsidP="00355FBC">
      <w:pPr>
        <w:pStyle w:val="4"/>
        <w:rPr>
          <w:lang w:eastAsia="zh-CN"/>
        </w:rPr>
      </w:pPr>
      <w:bookmarkStart w:id="559" w:name="_Toc90902428"/>
      <w:bookmarkStart w:id="560" w:name="_Toc93948414"/>
      <w:bookmarkStart w:id="561" w:name="_Toc93948657"/>
      <w:bookmarkStart w:id="562" w:name="_Toc93948750"/>
      <w:r w:rsidRPr="00BF2603">
        <w:rPr>
          <w:lang w:eastAsia="zh-CN"/>
        </w:rPr>
        <w:t>5.1.1.2</w:t>
      </w:r>
      <w:r w:rsidRPr="00BF2603">
        <w:rPr>
          <w:lang w:eastAsia="zh-CN"/>
        </w:rPr>
        <w:tab/>
        <w:t xml:space="preserve">Individual </w:t>
      </w:r>
      <w:r w:rsidRPr="00BF2603">
        <w:rPr>
          <w:rFonts w:eastAsia="宋体"/>
          <w:lang w:eastAsia="zh-CN"/>
        </w:rPr>
        <w:t>Architecture</w:t>
      </w:r>
      <w:bookmarkEnd w:id="559"/>
      <w:bookmarkEnd w:id="560"/>
      <w:bookmarkEnd w:id="561"/>
      <w:bookmarkEnd w:id="562"/>
    </w:p>
    <w:p w14:paraId="442FC34F" w14:textId="77777777" w:rsidR="00355FBC" w:rsidRPr="00BF2603" w:rsidRDefault="00355FBC" w:rsidP="00355FBC">
      <w:r w:rsidRPr="00BF2603">
        <w:t>For this use case, the architecture and framework as specified in TS 23.288 [4], TS 23.501 [5] are regarded as the baseline. The solutions build on the 5G System architectural principles as in TS 23.501 [5], including flexibility and modularity for newly introduced functionalities.</w:t>
      </w:r>
    </w:p>
    <w:p w14:paraId="77648E81" w14:textId="77777777" w:rsidR="00355FBC" w:rsidRPr="00BF2603" w:rsidRDefault="00355FBC" w:rsidP="00355FBC">
      <w:pPr>
        <w:rPr>
          <w:rFonts w:eastAsia="宋体"/>
          <w:lang w:eastAsia="zh-CN"/>
        </w:rPr>
      </w:pPr>
      <w:r w:rsidRPr="00BF2603">
        <w:rPr>
          <w:rFonts w:eastAsia="宋体"/>
          <w:lang w:eastAsia="zh-CN"/>
        </w:rPr>
        <w:t xml:space="preserve">Moreover, the </w:t>
      </w:r>
      <w:bookmarkStart w:id="563" w:name="OLE_LINK1"/>
      <w:r w:rsidRPr="00BF2603">
        <w:rPr>
          <w:rFonts w:eastAsia="宋体"/>
          <w:lang w:eastAsia="zh-CN"/>
        </w:rPr>
        <w:t xml:space="preserve">individual </w:t>
      </w:r>
      <w:bookmarkEnd w:id="563"/>
      <w:r w:rsidRPr="00BF2603">
        <w:rPr>
          <w:rFonts w:eastAsia="宋体"/>
          <w:lang w:eastAsia="zh-CN"/>
        </w:rPr>
        <w:t>architecture is shown in figure 5.1.1.2-1.</w:t>
      </w:r>
    </w:p>
    <w:p w14:paraId="67BBDEC6" w14:textId="77777777" w:rsidR="00355FBC" w:rsidRPr="00BF2603" w:rsidRDefault="00355FBC" w:rsidP="00355FBC">
      <w:pPr>
        <w:pStyle w:val="TH"/>
        <w:rPr>
          <w:lang w:eastAsia="zh-CN"/>
        </w:rPr>
      </w:pPr>
      <w:r w:rsidRPr="00BF2603">
        <w:rPr>
          <w:noProof/>
          <w:lang w:val="en-US" w:eastAsia="zh-CN"/>
        </w:rPr>
        <w:lastRenderedPageBreak/>
        <w:drawing>
          <wp:inline distT="0" distB="0" distL="0" distR="0" wp14:anchorId="4AADF68A" wp14:editId="0ED7F3FD">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2D5E5222" w14:textId="77777777" w:rsidR="00355FBC" w:rsidRPr="00BF2603" w:rsidRDefault="00355FBC" w:rsidP="00355FBC">
      <w:pPr>
        <w:pStyle w:val="TF"/>
        <w:rPr>
          <w:lang w:eastAsia="zh-CN"/>
        </w:rPr>
      </w:pPr>
      <w:bookmarkStart w:id="564" w:name="OLE_LINK13"/>
      <w:r w:rsidRPr="00BF2603">
        <w:rPr>
          <w:lang w:eastAsia="zh-CN"/>
        </w:rPr>
        <w:t>Figure 5.1.1.2-1: Individual Architecture for data analytics</w:t>
      </w:r>
      <w:bookmarkEnd w:id="564"/>
    </w:p>
    <w:p w14:paraId="1681B407" w14:textId="77777777" w:rsidR="00355FBC" w:rsidRPr="00BF2603" w:rsidRDefault="00355FBC" w:rsidP="00355FBC">
      <w:pPr>
        <w:rPr>
          <w:rFonts w:eastAsia="宋体"/>
          <w:lang w:eastAsia="zh-CN"/>
        </w:rPr>
      </w:pPr>
      <w:r w:rsidRPr="00BF2603">
        <w:rPr>
          <w:rFonts w:eastAsia="宋体"/>
          <w:lang w:eastAsia="zh-CN"/>
        </w:rPr>
        <w:t xml:space="preserve">The UE related data is derived from the UE. </w:t>
      </w:r>
    </w:p>
    <w:p w14:paraId="08E42393" w14:textId="77777777" w:rsidR="00355FBC" w:rsidRPr="00BF2603" w:rsidRDefault="00355FBC" w:rsidP="00355FBC">
      <w:pPr>
        <w:rPr>
          <w:rFonts w:eastAsia="宋体"/>
          <w:lang w:eastAsia="zh-CN"/>
        </w:rPr>
      </w:pPr>
      <w:r w:rsidRPr="00BF2603">
        <w:rPr>
          <w:rFonts w:eastAsia="宋体"/>
          <w:lang w:eastAsia="zh-CN"/>
        </w:rPr>
        <w:t xml:space="preserve">The NFs, for example, AMF, SMF, OAM, AF, etc., collect </w:t>
      </w:r>
      <w:bookmarkStart w:id="565" w:name="OLE_LINK14"/>
      <w:r w:rsidRPr="00BF2603">
        <w:rPr>
          <w:rFonts w:eastAsia="宋体"/>
          <w:lang w:eastAsia="zh-CN"/>
        </w:rPr>
        <w:t>and store UE related data</w:t>
      </w:r>
      <w:bookmarkEnd w:id="565"/>
      <w:r w:rsidRPr="00BF2603">
        <w:rPr>
          <w:rFonts w:eastAsia="宋体"/>
          <w:lang w:eastAsia="zh-CN"/>
        </w:rPr>
        <w:t xml:space="preserve"> derived from the UE. Thus, the legal entity of those network entities is data controller. In case that the AF is outside of 3GPP network, the legal entity of the AF is another data controller.</w:t>
      </w:r>
    </w:p>
    <w:p w14:paraId="33356644" w14:textId="77777777" w:rsidR="00355FBC" w:rsidRPr="00BF2603" w:rsidRDefault="00355FBC" w:rsidP="00355FBC">
      <w:pPr>
        <w:rPr>
          <w:rFonts w:eastAsia="宋体"/>
          <w:lang w:eastAsia="zh-CN"/>
        </w:rPr>
      </w:pPr>
      <w:r w:rsidRPr="00BF2603">
        <w:rPr>
          <w:rFonts w:eastAsia="宋体"/>
          <w:lang w:eastAsia="zh-CN"/>
        </w:rPr>
        <w:t>The NWDAF collects UE related data from the NFs, and processes data for UE related analytics to provide UE related analytics services. Thus, the legal entity of the NWDAF is data processor. In case that the NWDAF is NF of data controller, the legal entity of the NWDAF is also data controller.</w:t>
      </w:r>
    </w:p>
    <w:p w14:paraId="22A10A75" w14:textId="77777777" w:rsidR="00355FBC" w:rsidRPr="00BF2603" w:rsidRDefault="00355FBC" w:rsidP="00355FBC">
      <w:pPr>
        <w:pStyle w:val="NO"/>
        <w:rPr>
          <w:lang w:eastAsia="zh-CN"/>
        </w:rPr>
      </w:pPr>
      <w:r w:rsidRPr="00BF2603">
        <w:rPr>
          <w:rFonts w:hint="eastAsia"/>
          <w:lang w:eastAsia="zh-CN"/>
        </w:rPr>
        <w:t>N</w:t>
      </w:r>
      <w:r w:rsidRPr="00BF2603">
        <w:rPr>
          <w:lang w:eastAsia="zh-CN"/>
        </w:rPr>
        <w:t xml:space="preserve">OTE: </w:t>
      </w:r>
      <w:r w:rsidRPr="00BF2603">
        <w:rPr>
          <w:lang w:eastAsia="zh-CN"/>
        </w:rPr>
        <w:tab/>
        <w:t>Roaming architecture for NWDAF is not addressed in the present document.</w:t>
      </w:r>
    </w:p>
    <w:p w14:paraId="171AF67C" w14:textId="77777777" w:rsidR="00355FBC" w:rsidRPr="00BF2603" w:rsidRDefault="00355FBC" w:rsidP="00355FBC">
      <w:pPr>
        <w:pStyle w:val="3"/>
      </w:pPr>
      <w:bookmarkStart w:id="566" w:name="_Toc90902429"/>
      <w:bookmarkStart w:id="567" w:name="_Toc93948415"/>
      <w:bookmarkStart w:id="568" w:name="_Toc93948658"/>
      <w:bookmarkStart w:id="569" w:name="_Toc93948751"/>
      <w:r w:rsidRPr="00BF2603">
        <w:t>5.1.2</w:t>
      </w:r>
      <w:r w:rsidRPr="00BF2603">
        <w:tab/>
        <w:t xml:space="preserve">Use Cases #2: UE Information Exposure </w:t>
      </w:r>
      <w:bookmarkStart w:id="570" w:name="OLE_LINK88"/>
      <w:bookmarkStart w:id="571" w:name="OLE_LINK89"/>
      <w:r w:rsidRPr="00BF2603">
        <w:t>for Mobile Edge Computing</w:t>
      </w:r>
      <w:bookmarkEnd w:id="566"/>
      <w:bookmarkEnd w:id="567"/>
      <w:bookmarkEnd w:id="568"/>
      <w:bookmarkEnd w:id="569"/>
      <w:bookmarkEnd w:id="570"/>
      <w:bookmarkEnd w:id="571"/>
    </w:p>
    <w:p w14:paraId="006EAD92" w14:textId="77777777" w:rsidR="00355FBC" w:rsidRPr="00BF2603" w:rsidRDefault="00355FBC" w:rsidP="00355FBC">
      <w:pPr>
        <w:pStyle w:val="4"/>
        <w:rPr>
          <w:lang w:eastAsia="zh-CN"/>
        </w:rPr>
      </w:pPr>
      <w:bookmarkStart w:id="572" w:name="_Toc90902430"/>
      <w:bookmarkStart w:id="573" w:name="_Toc93948416"/>
      <w:bookmarkStart w:id="574" w:name="_Toc93948659"/>
      <w:bookmarkStart w:id="575" w:name="_Toc93948752"/>
      <w:r w:rsidRPr="00BF2603">
        <w:rPr>
          <w:lang w:eastAsia="zh-CN"/>
        </w:rPr>
        <w:t>5.1.2.1</w:t>
      </w:r>
      <w:r w:rsidRPr="00BF2603">
        <w:rPr>
          <w:lang w:eastAsia="zh-CN"/>
        </w:rPr>
        <w:tab/>
        <w:t>Use Case details</w:t>
      </w:r>
      <w:bookmarkEnd w:id="572"/>
      <w:bookmarkEnd w:id="573"/>
      <w:bookmarkEnd w:id="574"/>
      <w:bookmarkEnd w:id="575"/>
    </w:p>
    <w:p w14:paraId="31056832" w14:textId="77777777" w:rsidR="00355FBC" w:rsidRPr="00BF2603" w:rsidRDefault="00355FBC" w:rsidP="00355FBC">
      <w:r w:rsidRPr="00BF2603">
        <w:t>A</w:t>
      </w:r>
      <w:r w:rsidRPr="00BF2603">
        <w:rPr>
          <w:lang w:eastAsia="zh-CN"/>
        </w:rPr>
        <w:t xml:space="preserve">n </w:t>
      </w:r>
      <w:r w:rsidRPr="00BF2603">
        <w:rPr>
          <w:caps/>
        </w:rPr>
        <w:t>e</w:t>
      </w:r>
      <w:r w:rsidRPr="00BF2603">
        <w:t xml:space="preserve">dge </w:t>
      </w:r>
      <w:r w:rsidRPr="00BF2603">
        <w:rPr>
          <w:caps/>
        </w:rPr>
        <w:t>e</w:t>
      </w:r>
      <w:r w:rsidRPr="00BF2603">
        <w:t xml:space="preserve">nabler </w:t>
      </w:r>
      <w:r w:rsidRPr="00BF2603">
        <w:rPr>
          <w:caps/>
        </w:rPr>
        <w:t>s</w:t>
      </w:r>
      <w:r w:rsidRPr="00BF2603">
        <w:t>erver (EES) of the edge data network caters to the edge applications running at an edge data network. The EES is configured</w:t>
      </w:r>
      <w:r w:rsidRPr="00BF2603">
        <w:rPr>
          <w:rFonts w:hint="eastAsia"/>
        </w:rPr>
        <w:t xml:space="preserve"> </w:t>
      </w:r>
      <w:r w:rsidRPr="00BF2603">
        <w:t xml:space="preserve">to expose APIs (e.g. location service, UE identifier (GPSI)) </w:t>
      </w:r>
      <w:bookmarkStart w:id="576" w:name="OLE_LINK97"/>
      <w:r w:rsidRPr="00BF2603">
        <w:t xml:space="preserve">to the </w:t>
      </w:r>
      <w:r w:rsidRPr="00BF2603">
        <w:rPr>
          <w:caps/>
        </w:rPr>
        <w:t>e</w:t>
      </w:r>
      <w:r w:rsidRPr="00BF2603">
        <w:t xml:space="preserve">dge </w:t>
      </w:r>
      <w:r w:rsidRPr="00BF2603">
        <w:rPr>
          <w:caps/>
        </w:rPr>
        <w:t>a</w:t>
      </w:r>
      <w:r w:rsidRPr="00BF2603">
        <w:t>pplication</w:t>
      </w:r>
      <w:r w:rsidRPr="00BF2603">
        <w:rPr>
          <w:caps/>
        </w:rPr>
        <w:t xml:space="preserve"> s</w:t>
      </w:r>
      <w:r w:rsidRPr="00BF2603">
        <w:t>erver (EAS)</w:t>
      </w:r>
      <w:bookmarkEnd w:id="576"/>
      <w:r w:rsidRPr="00BF2603">
        <w:t xml:space="preserve">, and the PLMN NFs are also configured to expose the relevant APIs to the EES. </w:t>
      </w:r>
    </w:p>
    <w:p w14:paraId="377B1BCF" w14:textId="77777777" w:rsidR="00355FBC" w:rsidRPr="00BF2603" w:rsidRDefault="00355FBC" w:rsidP="00355FBC">
      <w:r w:rsidRPr="00BF2603">
        <w:t xml:space="preserve">The EAS collects </w:t>
      </w:r>
      <w:bookmarkStart w:id="577" w:name="OLE_LINK98"/>
      <w:r w:rsidRPr="00BF2603">
        <w:t>the UE information via the EES's APIs</w:t>
      </w:r>
      <w:bookmarkEnd w:id="577"/>
      <w:r w:rsidRPr="00BF2603">
        <w:t xml:space="preserve"> to provide </w:t>
      </w:r>
      <w:r w:rsidRPr="00BF2603">
        <w:rPr>
          <w:rFonts w:eastAsia="宋体"/>
          <w:lang w:eastAsia="zh-CN"/>
        </w:rPr>
        <w:t xml:space="preserve">specific services, e.g. collect GPSI and related GPS to provide </w:t>
      </w:r>
      <w:r w:rsidRPr="00BF2603">
        <w:t>accurate location service, and the EES may collect the UE information via the PLMN NFs' APIs.</w:t>
      </w:r>
    </w:p>
    <w:p w14:paraId="08E6AAC8" w14:textId="77777777" w:rsidR="00355FBC" w:rsidRPr="00BF2603" w:rsidRDefault="00355FBC" w:rsidP="00355FBC">
      <w:pPr>
        <w:rPr>
          <w:rFonts w:eastAsia="宋体"/>
          <w:lang w:eastAsia="zh-CN"/>
        </w:rPr>
      </w:pPr>
      <w:r w:rsidRPr="00BF2603">
        <w:rPr>
          <w:rFonts w:eastAsia="宋体"/>
          <w:lang w:eastAsia="zh-CN"/>
        </w:rPr>
        <w:t>The EAS can process UE information as the following:</w:t>
      </w:r>
    </w:p>
    <w:p w14:paraId="14327CE5" w14:textId="77777777" w:rsidR="00355FBC" w:rsidRPr="00BF2603" w:rsidRDefault="00355FBC" w:rsidP="00355FBC">
      <w:pPr>
        <w:pStyle w:val="B10"/>
        <w:rPr>
          <w:rFonts w:eastAsia="宋体"/>
          <w:lang w:eastAsia="zh-CN"/>
        </w:rPr>
      </w:pPr>
      <w:r w:rsidRPr="00BF2603">
        <w:rPr>
          <w:rFonts w:eastAsia="宋体"/>
          <w:lang w:eastAsia="zh-CN"/>
        </w:rPr>
        <w:t>-</w:t>
      </w:r>
      <w:r w:rsidRPr="00BF2603">
        <w:rPr>
          <w:rFonts w:eastAsia="宋体"/>
          <w:lang w:eastAsia="zh-CN"/>
        </w:rPr>
        <w:tab/>
        <w:t xml:space="preserve">Collect UE information to provide </w:t>
      </w:r>
      <w:bookmarkStart w:id="578" w:name="OLE_LINK93"/>
      <w:bookmarkStart w:id="579" w:name="OLE_LINK94"/>
      <w:bookmarkStart w:id="580" w:name="OLE_LINK99"/>
      <w:r w:rsidRPr="00BF2603">
        <w:rPr>
          <w:rFonts w:eastAsia="宋体"/>
          <w:lang w:eastAsia="zh-CN"/>
        </w:rPr>
        <w:t>specific services</w:t>
      </w:r>
      <w:bookmarkEnd w:id="578"/>
      <w:bookmarkEnd w:id="579"/>
      <w:bookmarkEnd w:id="580"/>
      <w:r w:rsidRPr="00BF2603">
        <w:rPr>
          <w:rFonts w:eastAsia="宋体"/>
          <w:lang w:eastAsia="zh-CN"/>
        </w:rPr>
        <w:t xml:space="preserve">, e.g. collect </w:t>
      </w:r>
      <w:r w:rsidRPr="00BF2603">
        <w:t xml:space="preserve">UE location to provide </w:t>
      </w:r>
      <w:bookmarkStart w:id="581" w:name="OLE_LINK95"/>
      <w:bookmarkStart w:id="582" w:name="OLE_LINK96"/>
      <w:r w:rsidRPr="00BF2603">
        <w:t>accurate location service</w:t>
      </w:r>
      <w:bookmarkEnd w:id="581"/>
      <w:bookmarkEnd w:id="582"/>
      <w:r w:rsidRPr="00BF2603">
        <w:rPr>
          <w:rFonts w:eastAsia="宋体"/>
          <w:lang w:eastAsia="zh-CN"/>
        </w:rPr>
        <w:t>.</w:t>
      </w:r>
    </w:p>
    <w:p w14:paraId="6FEE268B" w14:textId="77777777" w:rsidR="00355FBC" w:rsidRPr="00BF2603" w:rsidRDefault="00355FBC" w:rsidP="00355FBC">
      <w:pPr>
        <w:rPr>
          <w:rFonts w:eastAsia="宋体"/>
          <w:lang w:eastAsia="zh-CN"/>
        </w:rPr>
      </w:pPr>
      <w:r w:rsidRPr="00BF2603">
        <w:rPr>
          <w:rFonts w:eastAsia="宋体" w:hint="eastAsia"/>
          <w:lang w:eastAsia="zh-CN"/>
        </w:rPr>
        <w:t>T</w:t>
      </w:r>
      <w:r w:rsidRPr="00BF2603">
        <w:rPr>
          <w:rFonts w:eastAsia="宋体"/>
          <w:lang w:eastAsia="zh-CN"/>
        </w:rPr>
        <w:t>he EES can process UE information as following:</w:t>
      </w:r>
    </w:p>
    <w:p w14:paraId="1E499C08" w14:textId="77777777" w:rsidR="00355FBC" w:rsidRPr="00BF2603" w:rsidRDefault="00355FBC" w:rsidP="00355FBC">
      <w:pPr>
        <w:pStyle w:val="B10"/>
        <w:rPr>
          <w:rFonts w:eastAsia="宋体"/>
          <w:lang w:eastAsia="zh-CN"/>
        </w:rPr>
      </w:pPr>
      <w:bookmarkStart w:id="583" w:name="OLE_LINK82"/>
      <w:bookmarkStart w:id="584" w:name="OLE_LINK83"/>
      <w:r w:rsidRPr="00BF2603">
        <w:rPr>
          <w:rFonts w:eastAsia="宋体"/>
          <w:lang w:eastAsia="zh-CN"/>
        </w:rPr>
        <w:t>-</w:t>
      </w:r>
      <w:r w:rsidRPr="00BF2603">
        <w:rPr>
          <w:rFonts w:eastAsia="宋体"/>
          <w:lang w:eastAsia="zh-CN"/>
        </w:rPr>
        <w:tab/>
      </w:r>
      <w:r w:rsidRPr="00BF2603">
        <w:rPr>
          <w:rFonts w:eastAsia="宋体" w:hint="eastAsia"/>
          <w:lang w:eastAsia="zh-CN"/>
        </w:rPr>
        <w:t>C</w:t>
      </w:r>
      <w:r w:rsidRPr="00BF2603">
        <w:rPr>
          <w:rFonts w:eastAsia="宋体"/>
          <w:lang w:eastAsia="zh-CN"/>
        </w:rPr>
        <w:t>ollect and store UE information.</w:t>
      </w:r>
    </w:p>
    <w:bookmarkEnd w:id="583"/>
    <w:bookmarkEnd w:id="584"/>
    <w:p w14:paraId="08F3AA5D" w14:textId="77777777" w:rsidR="00355FBC" w:rsidRPr="00BF2603" w:rsidRDefault="00355FBC" w:rsidP="00355FBC">
      <w:pPr>
        <w:pStyle w:val="B10"/>
        <w:rPr>
          <w:rFonts w:eastAsia="宋体"/>
          <w:lang w:eastAsia="zh-CN"/>
        </w:rPr>
      </w:pPr>
      <w:r w:rsidRPr="00BF2603">
        <w:rPr>
          <w:rFonts w:eastAsia="宋体"/>
          <w:lang w:eastAsia="zh-CN"/>
        </w:rPr>
        <w:t>-</w:t>
      </w:r>
      <w:r w:rsidRPr="00BF2603">
        <w:rPr>
          <w:rFonts w:eastAsia="宋体"/>
          <w:lang w:eastAsia="zh-CN"/>
        </w:rPr>
        <w:tab/>
        <w:t>Share UE information to EAS.</w:t>
      </w:r>
    </w:p>
    <w:p w14:paraId="06DB61E5" w14:textId="77777777" w:rsidR="00355FBC" w:rsidRPr="00BF2603" w:rsidRDefault="00355FBC" w:rsidP="00355FBC">
      <w:pPr>
        <w:rPr>
          <w:rFonts w:eastAsia="宋体"/>
          <w:lang w:eastAsia="zh-CN"/>
        </w:rPr>
      </w:pPr>
      <w:r w:rsidRPr="00BF2603">
        <w:rPr>
          <w:rFonts w:eastAsia="宋体" w:hint="eastAsia"/>
          <w:lang w:eastAsia="zh-CN"/>
        </w:rPr>
        <w:t>T</w:t>
      </w:r>
      <w:r w:rsidRPr="00BF2603">
        <w:rPr>
          <w:rFonts w:eastAsia="宋体"/>
          <w:lang w:eastAsia="zh-CN"/>
        </w:rPr>
        <w:t>he NFs in PLMN can process UE information as following:</w:t>
      </w:r>
    </w:p>
    <w:p w14:paraId="294732D5" w14:textId="77777777" w:rsidR="00355FBC" w:rsidRPr="00BF2603" w:rsidRDefault="00355FBC" w:rsidP="00355FBC">
      <w:pPr>
        <w:pStyle w:val="B10"/>
        <w:rPr>
          <w:rFonts w:eastAsia="宋体"/>
          <w:lang w:eastAsia="zh-CN"/>
        </w:rPr>
      </w:pPr>
      <w:r w:rsidRPr="00BF2603">
        <w:rPr>
          <w:rFonts w:eastAsia="宋体"/>
          <w:lang w:eastAsia="zh-CN"/>
        </w:rPr>
        <w:t>-</w:t>
      </w:r>
      <w:r w:rsidRPr="00BF2603">
        <w:rPr>
          <w:rFonts w:eastAsia="宋体"/>
          <w:lang w:eastAsia="zh-CN"/>
        </w:rPr>
        <w:tab/>
      </w:r>
      <w:r w:rsidRPr="00BF2603">
        <w:rPr>
          <w:rFonts w:eastAsia="宋体" w:hint="eastAsia"/>
          <w:lang w:eastAsia="zh-CN"/>
        </w:rPr>
        <w:t>C</w:t>
      </w:r>
      <w:r w:rsidRPr="00BF2603">
        <w:rPr>
          <w:rFonts w:eastAsia="宋体"/>
          <w:lang w:eastAsia="zh-CN"/>
        </w:rPr>
        <w:t>ollect and store UE information.</w:t>
      </w:r>
    </w:p>
    <w:p w14:paraId="2B75E867" w14:textId="77777777" w:rsidR="00355FBC" w:rsidRPr="00BF2603" w:rsidRDefault="00355FBC" w:rsidP="00355FBC">
      <w:pPr>
        <w:pStyle w:val="B10"/>
        <w:rPr>
          <w:rFonts w:eastAsia="宋体"/>
          <w:lang w:eastAsia="zh-CN"/>
        </w:rPr>
      </w:pPr>
      <w:r w:rsidRPr="00BF2603">
        <w:rPr>
          <w:rFonts w:eastAsia="宋体"/>
          <w:lang w:eastAsia="zh-CN"/>
        </w:rPr>
        <w:t>-</w:t>
      </w:r>
      <w:r w:rsidRPr="00BF2603">
        <w:rPr>
          <w:rFonts w:eastAsia="宋体"/>
          <w:lang w:eastAsia="zh-CN"/>
        </w:rPr>
        <w:tab/>
        <w:t>Share UE information to EES.</w:t>
      </w:r>
    </w:p>
    <w:p w14:paraId="656174C8" w14:textId="77777777" w:rsidR="00355FBC" w:rsidRPr="00BF2603" w:rsidRDefault="00355FBC" w:rsidP="00355FBC">
      <w:pPr>
        <w:rPr>
          <w:rFonts w:eastAsia="宋体"/>
          <w:lang w:eastAsia="zh-CN"/>
        </w:rPr>
      </w:pPr>
      <w:r w:rsidRPr="00BF2603">
        <w:rPr>
          <w:rFonts w:eastAsia="宋体"/>
          <w:lang w:eastAsia="zh-CN"/>
        </w:rPr>
        <w:t>The MEC service is provided by stakeholder of the EAS (e.g. 3</w:t>
      </w:r>
      <w:r w:rsidRPr="00BF2603">
        <w:rPr>
          <w:rFonts w:eastAsia="宋体"/>
          <w:vertAlign w:val="superscript"/>
          <w:lang w:eastAsia="zh-CN"/>
        </w:rPr>
        <w:t>rd</w:t>
      </w:r>
      <w:r w:rsidRPr="00BF2603">
        <w:rPr>
          <w:rFonts w:eastAsia="宋体"/>
          <w:lang w:eastAsia="zh-CN"/>
        </w:rPr>
        <w:t xml:space="preserve"> party) to a specific subscriber. The key point is that the EAS in the 3</w:t>
      </w:r>
      <w:r w:rsidRPr="00BF2603">
        <w:rPr>
          <w:rFonts w:eastAsia="宋体"/>
          <w:vertAlign w:val="superscript"/>
          <w:lang w:eastAsia="zh-CN"/>
        </w:rPr>
        <w:t>rd</w:t>
      </w:r>
      <w:r w:rsidRPr="00BF2603">
        <w:rPr>
          <w:rFonts w:eastAsia="宋体"/>
          <w:lang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BF2603">
        <w:rPr>
          <w:rFonts w:eastAsia="宋体"/>
          <w:vertAlign w:val="superscript"/>
          <w:lang w:eastAsia="zh-CN"/>
        </w:rPr>
        <w:t>rd</w:t>
      </w:r>
      <w:r w:rsidRPr="00BF2603">
        <w:rPr>
          <w:rFonts w:eastAsia="宋体"/>
          <w:lang w:eastAsia="zh-CN"/>
        </w:rPr>
        <w:t xml:space="preserve"> party. Thus, for this use case, since the service is provided to the specific user, user consent should be collected from user.</w:t>
      </w:r>
    </w:p>
    <w:p w14:paraId="66CA13CA" w14:textId="77777777" w:rsidR="00355FBC" w:rsidRPr="00BF2603" w:rsidRDefault="00355FBC" w:rsidP="00355FBC">
      <w:pPr>
        <w:pStyle w:val="4"/>
        <w:rPr>
          <w:lang w:eastAsia="zh-CN"/>
        </w:rPr>
      </w:pPr>
      <w:bookmarkStart w:id="585" w:name="_Toc90902431"/>
      <w:bookmarkStart w:id="586" w:name="_Toc93948417"/>
      <w:bookmarkStart w:id="587" w:name="_Toc93948660"/>
      <w:bookmarkStart w:id="588" w:name="_Toc93948753"/>
      <w:r w:rsidRPr="00BF2603">
        <w:rPr>
          <w:lang w:eastAsia="zh-CN"/>
        </w:rPr>
        <w:lastRenderedPageBreak/>
        <w:t>5.1.2.2</w:t>
      </w:r>
      <w:r w:rsidRPr="00BF2603">
        <w:rPr>
          <w:lang w:eastAsia="zh-CN"/>
        </w:rPr>
        <w:tab/>
        <w:t>Individual Architecture</w:t>
      </w:r>
      <w:bookmarkEnd w:id="585"/>
      <w:bookmarkEnd w:id="586"/>
      <w:bookmarkEnd w:id="587"/>
      <w:bookmarkEnd w:id="588"/>
    </w:p>
    <w:p w14:paraId="7166253D" w14:textId="77777777" w:rsidR="00355FBC" w:rsidRPr="00BF2603" w:rsidRDefault="00355FBC" w:rsidP="00355FBC">
      <w:r w:rsidRPr="00BF2603">
        <w:t>For this use case, the architecture and framework as specified in TS 23.558 [2], TS 23.501 [5] are regarded as the baseline. The solutions build on the 5G System architectural principles as in TS 23.501 [5], including flexibility and modularity for newly introduced functionalities.</w:t>
      </w:r>
    </w:p>
    <w:p w14:paraId="76AF94D6" w14:textId="77777777" w:rsidR="00355FBC" w:rsidRPr="00BF2603" w:rsidRDefault="00355FBC" w:rsidP="00355FBC">
      <w:pPr>
        <w:rPr>
          <w:rFonts w:eastAsia="宋体"/>
          <w:lang w:eastAsia="zh-CN"/>
        </w:rPr>
      </w:pPr>
      <w:r w:rsidRPr="00BF2603">
        <w:rPr>
          <w:rFonts w:eastAsia="宋体"/>
          <w:lang w:eastAsia="zh-CN"/>
        </w:rPr>
        <w:t>Moreover, the individual architecture is shown in figure 5.1.2.2-1.</w:t>
      </w:r>
    </w:p>
    <w:p w14:paraId="48EDC35D" w14:textId="77777777" w:rsidR="00355FBC" w:rsidRPr="00BF2603" w:rsidRDefault="00355FBC" w:rsidP="00355FBC">
      <w:pPr>
        <w:pStyle w:val="TH"/>
        <w:rPr>
          <w:lang w:eastAsia="zh-CN"/>
        </w:rPr>
      </w:pPr>
      <w:r w:rsidRPr="00BF2603">
        <w:rPr>
          <w:noProof/>
          <w:lang w:val="en-US" w:eastAsia="zh-CN"/>
        </w:rPr>
        <w:drawing>
          <wp:inline distT="0" distB="0" distL="0" distR="0" wp14:anchorId="0DB7DAF3" wp14:editId="61574BEE">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646C96BB" w14:textId="77777777" w:rsidR="00355FBC" w:rsidRPr="00BF2603" w:rsidRDefault="00355FBC" w:rsidP="00355FBC">
      <w:pPr>
        <w:pStyle w:val="TF"/>
        <w:rPr>
          <w:lang w:eastAsia="zh-CN"/>
        </w:rPr>
      </w:pPr>
      <w:r w:rsidRPr="00BF2603">
        <w:rPr>
          <w:lang w:eastAsia="zh-CN"/>
        </w:rPr>
        <w:t>Figure 5.1.2.2-1: Individual architecture for data analytics</w:t>
      </w:r>
    </w:p>
    <w:p w14:paraId="34DF7CDE" w14:textId="77777777" w:rsidR="00355FBC" w:rsidRPr="00BF2603" w:rsidRDefault="00355FBC" w:rsidP="00355FBC">
      <w:pPr>
        <w:rPr>
          <w:rFonts w:eastAsia="宋体"/>
          <w:lang w:eastAsia="zh-CN"/>
        </w:rPr>
      </w:pPr>
      <w:r w:rsidRPr="00BF2603">
        <w:rPr>
          <w:rFonts w:eastAsia="宋体"/>
          <w:lang w:eastAsia="zh-CN"/>
        </w:rPr>
        <w:t>The UE information is derived from the UE, which may include UE static ID, UE location, etc.</w:t>
      </w:r>
    </w:p>
    <w:p w14:paraId="7CC630EE" w14:textId="77777777" w:rsidR="00355FBC" w:rsidRPr="00BF2603" w:rsidRDefault="00355FBC" w:rsidP="00355FBC">
      <w:pPr>
        <w:rPr>
          <w:rFonts w:eastAsia="宋体"/>
          <w:lang w:eastAsia="zh-CN"/>
        </w:rPr>
      </w:pPr>
      <w:r w:rsidRPr="00BF2603">
        <w:rPr>
          <w:rFonts w:eastAsia="宋体"/>
          <w:lang w:eastAsia="zh-CN"/>
        </w:rPr>
        <w:t>The home PLMN NFs in 3GPP core network store UE information. Thus, the legal entity of those network entities is data controller. In addition, the EES also collects and stores UE information from the 3GPP core network. Thus the legal entity of the EES is also data controller.</w:t>
      </w:r>
    </w:p>
    <w:p w14:paraId="5A5003F5" w14:textId="77777777" w:rsidR="00355FBC" w:rsidRPr="00BF2603" w:rsidRDefault="00355FBC" w:rsidP="00355FBC">
      <w:pPr>
        <w:rPr>
          <w:sz w:val="21"/>
          <w:szCs w:val="21"/>
        </w:rPr>
      </w:pPr>
      <w:r w:rsidRPr="00BF2603">
        <w:rPr>
          <w:rFonts w:eastAsia="宋体"/>
          <w:lang w:eastAsia="zh-CN"/>
        </w:rPr>
        <w:t>The EAS collects UE information from the EES, and processes the UE information to provide specific services. Thus, the legal entity of the EAS is data processor.</w:t>
      </w:r>
      <w:r w:rsidRPr="00BF2603">
        <w:rPr>
          <w:sz w:val="21"/>
          <w:szCs w:val="21"/>
        </w:rPr>
        <w:t xml:space="preserve"> The legal entity of the EAS is also data controller.</w:t>
      </w:r>
    </w:p>
    <w:p w14:paraId="4AB4C49D" w14:textId="77777777" w:rsidR="00355FBC" w:rsidRPr="00BF2603" w:rsidRDefault="00355FBC" w:rsidP="00355FBC">
      <w:pPr>
        <w:pStyle w:val="2"/>
      </w:pPr>
      <w:bookmarkStart w:id="589" w:name="_Toc90902432"/>
      <w:bookmarkStart w:id="590" w:name="_Toc93948418"/>
      <w:bookmarkStart w:id="591" w:name="_Toc93948661"/>
      <w:bookmarkStart w:id="592" w:name="_Toc93948754"/>
      <w:r w:rsidRPr="00BF2603">
        <w:t>5.2</w:t>
      </w:r>
      <w:r w:rsidRPr="00BF2603">
        <w:tab/>
        <w:t>Common architecture</w:t>
      </w:r>
      <w:bookmarkEnd w:id="589"/>
      <w:bookmarkEnd w:id="590"/>
      <w:bookmarkEnd w:id="591"/>
      <w:bookmarkEnd w:id="592"/>
    </w:p>
    <w:p w14:paraId="13E7A97C" w14:textId="77777777" w:rsidR="00355FBC" w:rsidRPr="00BF2603" w:rsidRDefault="00355FBC" w:rsidP="00355FBC">
      <w:pPr>
        <w:rPr>
          <w:rFonts w:eastAsia="宋体"/>
          <w:lang w:eastAsia="zh-CN"/>
        </w:rPr>
      </w:pPr>
      <w:r w:rsidRPr="00BF2603">
        <w:t>T</w:t>
      </w:r>
      <w:r w:rsidRPr="00BF2603">
        <w:rPr>
          <w:rFonts w:eastAsia="宋体"/>
          <w:lang w:eastAsia="zh-CN"/>
        </w:rPr>
        <w:t>he common architecture for user consent is shown in figure 5.2-1.</w:t>
      </w:r>
    </w:p>
    <w:p w14:paraId="395DA37C" w14:textId="77777777" w:rsidR="00355FBC" w:rsidRPr="00BF2603" w:rsidRDefault="00355FBC" w:rsidP="00355FBC">
      <w:pPr>
        <w:pStyle w:val="TH"/>
        <w:rPr>
          <w:lang w:eastAsia="zh-CN"/>
        </w:rPr>
      </w:pPr>
      <w:r w:rsidRPr="00BF2603">
        <w:rPr>
          <w:noProof/>
          <w:lang w:val="en-US" w:eastAsia="zh-CN"/>
        </w:rPr>
        <w:drawing>
          <wp:inline distT="0" distB="0" distL="0" distR="0" wp14:anchorId="6D08D761" wp14:editId="073B8FFD">
            <wp:extent cx="3808095" cy="2218657"/>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28991" cy="2230831"/>
                    </a:xfrm>
                    <a:prstGeom prst="rect">
                      <a:avLst/>
                    </a:prstGeom>
                  </pic:spPr>
                </pic:pic>
              </a:graphicData>
            </a:graphic>
          </wp:inline>
        </w:drawing>
      </w:r>
    </w:p>
    <w:p w14:paraId="585590AE" w14:textId="77777777" w:rsidR="00355FBC" w:rsidRPr="00BF2603" w:rsidRDefault="00355FBC" w:rsidP="00355FBC">
      <w:pPr>
        <w:pStyle w:val="TF"/>
        <w:rPr>
          <w:lang w:eastAsia="zh-CN"/>
        </w:rPr>
      </w:pPr>
      <w:r w:rsidRPr="00BF2603">
        <w:rPr>
          <w:lang w:eastAsia="zh-CN"/>
        </w:rPr>
        <w:t>Figure 5.2-1: Common Architecture for User Consent</w:t>
      </w:r>
    </w:p>
    <w:p w14:paraId="659C4BBC" w14:textId="77777777" w:rsidR="00355FBC" w:rsidRPr="00BF2603" w:rsidRDefault="00355FBC" w:rsidP="00355FBC">
      <w:pPr>
        <w:rPr>
          <w:rFonts w:eastAsia="宋体"/>
          <w:lang w:eastAsia="zh-CN"/>
        </w:rPr>
      </w:pPr>
      <w:r w:rsidRPr="00BF2603">
        <w:rPr>
          <w:rFonts w:eastAsia="宋体"/>
          <w:lang w:eastAsia="zh-CN"/>
        </w:rPr>
        <w:t>The data subject is provided specific services from the data controller, if the service needs user consent, e.g. the service requires to process the personal data, the data subject is required by the data controller for user consent for the service from the data controller. The data subject decides whether to grant the consent. In 3GPP, the data subject is end-user.</w:t>
      </w:r>
    </w:p>
    <w:p w14:paraId="3812540C" w14:textId="77777777" w:rsidR="00355FBC" w:rsidRPr="00BF2603" w:rsidRDefault="00355FBC" w:rsidP="00355FBC">
      <w:pPr>
        <w:rPr>
          <w:rFonts w:eastAsia="宋体"/>
          <w:lang w:eastAsia="zh-CN"/>
        </w:rPr>
      </w:pPr>
      <w:r w:rsidRPr="00BF2603">
        <w:rPr>
          <w:rFonts w:eastAsia="宋体"/>
          <w:lang w:eastAsia="zh-CN"/>
        </w:rPr>
        <w:lastRenderedPageBreak/>
        <w:t xml:space="preserve">The data controller requires data subject to provide user consent for specific service if the service needs user consent. If the consent is granted from the data subject, the data controller collects and stores the personal data, and provides the personal data to the data processor. Once process result is received, the data controller provides the specific service to the data subject. In 3GPP, the data controller is operator. the data controller will sign a contract with the data processor, the contract limits the data processing to the </w:t>
      </w:r>
      <w:proofErr w:type="gramStart"/>
      <w:r w:rsidRPr="00BF2603">
        <w:rPr>
          <w:rFonts w:eastAsia="宋体"/>
          <w:lang w:eastAsia="zh-CN"/>
        </w:rPr>
        <w:t>contracted out</w:t>
      </w:r>
      <w:proofErr w:type="gramEnd"/>
      <w:r w:rsidRPr="00BF2603">
        <w:rPr>
          <w:rFonts w:eastAsia="宋体"/>
          <w:lang w:eastAsia="zh-CN"/>
        </w:rPr>
        <w:t xml:space="preserve"> purpose</w:t>
      </w:r>
      <w:r>
        <w:rPr>
          <w:rFonts w:eastAsia="宋体"/>
          <w:lang w:eastAsia="zh-CN"/>
        </w:rPr>
        <w:t>.</w:t>
      </w:r>
    </w:p>
    <w:p w14:paraId="322F27A7" w14:textId="77777777" w:rsidR="00355FBC" w:rsidRPr="00BF2603" w:rsidRDefault="00355FBC" w:rsidP="00355FBC">
      <w:pPr>
        <w:rPr>
          <w:rFonts w:eastAsia="宋体"/>
          <w:lang w:eastAsia="zh-CN"/>
        </w:rPr>
      </w:pPr>
      <w:r w:rsidRPr="00BF2603">
        <w:rPr>
          <w:rFonts w:eastAsia="宋体"/>
          <w:lang w:eastAsia="zh-CN"/>
        </w:rPr>
        <w:t>The data processor receives personal data from the data controller and provide process result to the data controller. In 3GPP, the data processor is data controller itself (i.e. operator) or 3</w:t>
      </w:r>
      <w:r w:rsidRPr="00BF2603">
        <w:rPr>
          <w:rFonts w:eastAsia="宋体"/>
          <w:vertAlign w:val="superscript"/>
          <w:lang w:eastAsia="zh-CN"/>
        </w:rPr>
        <w:t>rd</w:t>
      </w:r>
      <w:r w:rsidRPr="00BF2603">
        <w:rPr>
          <w:rFonts w:eastAsia="宋体"/>
          <w:lang w:eastAsia="zh-CN"/>
        </w:rPr>
        <w:t xml:space="preserve"> party. </w:t>
      </w:r>
    </w:p>
    <w:p w14:paraId="5610FC98" w14:textId="77777777" w:rsidR="00355FBC" w:rsidRPr="00BF2603" w:rsidRDefault="00355FBC" w:rsidP="00355FBC">
      <w:pPr>
        <w:rPr>
          <w:rFonts w:eastAsia="宋体"/>
          <w:lang w:eastAsia="zh-CN"/>
        </w:rPr>
      </w:pPr>
      <w:r w:rsidRPr="00BF2603">
        <w:rPr>
          <w:rFonts w:eastAsia="宋体"/>
          <w:lang w:eastAsia="zh-CN"/>
        </w:rPr>
        <w:t xml:space="preserve">The </w:t>
      </w:r>
      <w:r w:rsidRPr="00BF2603">
        <w:t>consent may be also given for defined external data processors (e.g. limited to being located in certain countries).</w:t>
      </w:r>
    </w:p>
    <w:p w14:paraId="64B745A2" w14:textId="77777777" w:rsidR="00355FBC" w:rsidRPr="00BF2603" w:rsidRDefault="00355FBC" w:rsidP="00355FBC">
      <w:pPr>
        <w:pStyle w:val="1"/>
      </w:pPr>
      <w:bookmarkStart w:id="593" w:name="_Toc93948419"/>
      <w:bookmarkStart w:id="594" w:name="_Toc93948662"/>
      <w:bookmarkStart w:id="595" w:name="_Toc93948755"/>
      <w:bookmarkStart w:id="596" w:name="_Toc90902433"/>
      <w:bookmarkEnd w:id="538"/>
      <w:bookmarkEnd w:id="539"/>
      <w:r w:rsidRPr="00BF2603">
        <w:t>6</w:t>
      </w:r>
      <w:r w:rsidRPr="00BF2603">
        <w:tab/>
        <w:t>Key issues</w:t>
      </w:r>
      <w:bookmarkEnd w:id="593"/>
      <w:bookmarkEnd w:id="594"/>
      <w:bookmarkEnd w:id="595"/>
      <w:r w:rsidRPr="00BF2603">
        <w:t xml:space="preserve"> </w:t>
      </w:r>
      <w:bookmarkEnd w:id="596"/>
    </w:p>
    <w:p w14:paraId="65F73FB3" w14:textId="77777777" w:rsidR="00355FBC" w:rsidRPr="00BF2603" w:rsidRDefault="00355FBC" w:rsidP="00355FBC">
      <w:pPr>
        <w:pStyle w:val="2"/>
      </w:pPr>
      <w:bookmarkStart w:id="597" w:name="_Toc90902434"/>
      <w:bookmarkStart w:id="598" w:name="_Toc93948420"/>
      <w:bookmarkStart w:id="599" w:name="_Toc93948663"/>
      <w:bookmarkStart w:id="600" w:name="_Toc93948756"/>
      <w:r w:rsidRPr="00BF2603">
        <w:t>6.1</w:t>
      </w:r>
      <w:r w:rsidRPr="00BF2603">
        <w:tab/>
        <w:t>Key Issue #1: User's consent for exposure of information to Edge Applications</w:t>
      </w:r>
      <w:bookmarkEnd w:id="597"/>
      <w:bookmarkEnd w:id="598"/>
      <w:bookmarkEnd w:id="599"/>
      <w:bookmarkEnd w:id="600"/>
    </w:p>
    <w:p w14:paraId="5953ACCA" w14:textId="77777777" w:rsidR="00355FBC" w:rsidRPr="00BF2603" w:rsidRDefault="00355FBC" w:rsidP="00355FBC">
      <w:pPr>
        <w:pStyle w:val="3"/>
      </w:pPr>
      <w:bookmarkStart w:id="601" w:name="_Toc90902435"/>
      <w:bookmarkStart w:id="602" w:name="_Toc93948421"/>
      <w:bookmarkStart w:id="603" w:name="_Toc93948664"/>
      <w:bookmarkStart w:id="604" w:name="_Toc93948757"/>
      <w:r w:rsidRPr="00BF2603">
        <w:t>6.1.</w:t>
      </w:r>
      <w:r w:rsidRPr="00BF2603">
        <w:rPr>
          <w:rFonts w:hint="eastAsia"/>
        </w:rPr>
        <w:t>0</w:t>
      </w:r>
      <w:r w:rsidRPr="00BF2603">
        <w:tab/>
        <w:t>Use case mapping</w:t>
      </w:r>
      <w:bookmarkEnd w:id="601"/>
      <w:bookmarkEnd w:id="602"/>
      <w:bookmarkEnd w:id="603"/>
      <w:bookmarkEnd w:id="604"/>
    </w:p>
    <w:p w14:paraId="7A189766" w14:textId="77777777" w:rsidR="00355FBC" w:rsidRPr="00BF2603" w:rsidRDefault="00355FBC" w:rsidP="00355FBC">
      <w:pPr>
        <w:rPr>
          <w:lang w:eastAsia="zh-CN"/>
        </w:rPr>
      </w:pPr>
      <w:r w:rsidRPr="00BF2603">
        <w:rPr>
          <w:rFonts w:hint="eastAsia"/>
        </w:rPr>
        <w:t>As defined in clause</w:t>
      </w:r>
      <w:r>
        <w:t>s</w:t>
      </w:r>
      <w:r w:rsidRPr="00BF2603">
        <w:rPr>
          <w:rFonts w:hint="eastAsia"/>
        </w:rPr>
        <w:t xml:space="preserve"> 6.6 and 8.6 in TS 23.558</w:t>
      </w:r>
      <w:r w:rsidRPr="00BF2603">
        <w:t xml:space="preserve"> [2]</w:t>
      </w:r>
      <w:r w:rsidRPr="00BF2603">
        <w:rPr>
          <w:rFonts w:hint="eastAsia"/>
        </w:rPr>
        <w:t xml:space="preserve">, the EES can expose some </w:t>
      </w:r>
      <w:r w:rsidRPr="00BF2603">
        <w:t>service capability APIs</w:t>
      </w:r>
      <w:r w:rsidRPr="00BF2603">
        <w:rPr>
          <w:rFonts w:hint="eastAsia"/>
        </w:rPr>
        <w:t xml:space="preserve"> to the EAS</w:t>
      </w:r>
      <w:r w:rsidRPr="00BF2603">
        <w:t>(s)</w:t>
      </w:r>
      <w:r w:rsidRPr="00BF2603">
        <w:rPr>
          <w:rFonts w:hint="eastAsia"/>
        </w:rPr>
        <w:t xml:space="preserve">. </w:t>
      </w:r>
      <w:r w:rsidRPr="00BF2603">
        <w:t>The exposed service capability APIs include EES capabilities and exposed 3GPP Core Network capabilities.</w:t>
      </w:r>
      <w:r w:rsidRPr="00BF2603">
        <w:rPr>
          <w:rFonts w:hint="eastAsia"/>
        </w:rPr>
        <w:t xml:space="preserve"> Some </w:t>
      </w:r>
      <w:r w:rsidRPr="00BF2603">
        <w:t>APIs provided by the EES</w:t>
      </w:r>
      <w:r w:rsidRPr="00BF2603">
        <w:rPr>
          <w:rFonts w:hint="eastAsia"/>
        </w:rPr>
        <w:t xml:space="preserve"> are related to</w:t>
      </w:r>
      <w:r w:rsidRPr="00BF2603">
        <w:t xml:space="preserve"> user's consent</w:t>
      </w:r>
      <w:r w:rsidRPr="00BF2603">
        <w:rPr>
          <w:rFonts w:hint="eastAsia"/>
        </w:rPr>
        <w:t xml:space="preserve"> such as </w:t>
      </w:r>
      <w:r w:rsidRPr="00BF2603">
        <w:t>UE location API</w:t>
      </w:r>
      <w:r w:rsidRPr="00BF2603">
        <w:rPr>
          <w:rFonts w:hint="eastAsia"/>
        </w:rPr>
        <w:t xml:space="preserve"> specified in clause 8.6.2 in TS 23.558</w:t>
      </w:r>
      <w:r w:rsidRPr="00BF2603">
        <w:t xml:space="preserve"> [2]</w:t>
      </w:r>
      <w:r w:rsidRPr="00BF2603">
        <w:rPr>
          <w:rFonts w:hint="eastAsia"/>
          <w:lang w:eastAsia="zh-CN"/>
        </w:rPr>
        <w:t xml:space="preserve"> </w:t>
      </w:r>
      <w:r w:rsidRPr="00BF2603">
        <w:rPr>
          <w:rFonts w:hint="eastAsia"/>
        </w:rPr>
        <w:t xml:space="preserve">and </w:t>
      </w:r>
      <w:r w:rsidRPr="00BF2603">
        <w:t>UE Identifier API</w:t>
      </w:r>
      <w:r w:rsidRPr="00BF2603">
        <w:rPr>
          <w:rFonts w:hint="eastAsia"/>
        </w:rPr>
        <w:t xml:space="preserve"> specified in clause 8.6.5</w:t>
      </w:r>
      <w:r w:rsidRPr="00BF2603">
        <w:rPr>
          <w:rFonts w:hint="eastAsia"/>
          <w:lang w:eastAsia="zh-CN"/>
        </w:rPr>
        <w:t xml:space="preserve"> </w:t>
      </w:r>
      <w:r w:rsidRPr="00BF2603">
        <w:rPr>
          <w:rFonts w:hint="eastAsia"/>
        </w:rPr>
        <w:t>in TS 23.558</w:t>
      </w:r>
      <w:r w:rsidRPr="00BF2603">
        <w:t xml:space="preserve"> [2]</w:t>
      </w:r>
      <w:r w:rsidRPr="00BF2603">
        <w:rPr>
          <w:rFonts w:hint="eastAsia"/>
        </w:rPr>
        <w:t>.</w:t>
      </w:r>
    </w:p>
    <w:p w14:paraId="1C7511FA" w14:textId="77777777" w:rsidR="00355FBC" w:rsidRPr="00BF2603" w:rsidRDefault="00355FBC" w:rsidP="00355FBC">
      <w:pPr>
        <w:pStyle w:val="3"/>
      </w:pPr>
      <w:bookmarkStart w:id="605" w:name="_Toc90902436"/>
      <w:bookmarkStart w:id="606" w:name="_Toc93948422"/>
      <w:bookmarkStart w:id="607" w:name="_Toc93948665"/>
      <w:bookmarkStart w:id="608" w:name="_Toc93948758"/>
      <w:r w:rsidRPr="00BF2603">
        <w:t>6.1.1</w:t>
      </w:r>
      <w:r w:rsidRPr="00BF2603">
        <w:tab/>
        <w:t>Key issue details</w:t>
      </w:r>
      <w:bookmarkEnd w:id="605"/>
      <w:bookmarkEnd w:id="606"/>
      <w:bookmarkEnd w:id="607"/>
      <w:bookmarkEnd w:id="608"/>
    </w:p>
    <w:p w14:paraId="523F6947" w14:textId="77777777" w:rsidR="00355FBC" w:rsidRPr="00BF2603" w:rsidRDefault="00355FBC" w:rsidP="00355FBC">
      <w:pPr>
        <w:rPr>
          <w:lang w:eastAsia="zh-CN"/>
        </w:rPr>
      </w:pPr>
      <w:r w:rsidRPr="00BF2603">
        <w:rPr>
          <w:lang w:eastAsia="zh-CN"/>
        </w:rPr>
        <w:t xml:space="preserve">The </w:t>
      </w:r>
      <w:r w:rsidRPr="00BF2603">
        <w:t>EES exposes UE Identifier API to the EAS in order to provide an identifier uniquely identifying a UE. Further, the E</w:t>
      </w:r>
      <w:r w:rsidRPr="00BF2603">
        <w:rPr>
          <w:lang w:eastAsia="zh-CN"/>
        </w:rPr>
        <w:t>ES</w:t>
      </w:r>
      <w:r w:rsidRPr="00BF2603">
        <w:t xml:space="preserve"> exposes the UE location API to the E</w:t>
      </w:r>
      <w:r w:rsidRPr="00BF2603">
        <w:rPr>
          <w:lang w:eastAsia="zh-CN"/>
        </w:rPr>
        <w:t>AS</w:t>
      </w:r>
      <w:r w:rsidRPr="00BF2603">
        <w:t xml:space="preserve"> in order to support tracking or checking the valid location of the UE. In order to expose such user related private information to the Edge Application servers, consent from the user is needed.</w:t>
      </w:r>
    </w:p>
    <w:p w14:paraId="65B6B13E" w14:textId="77777777" w:rsidR="00355FBC" w:rsidRPr="00BF2603" w:rsidRDefault="00355FBC" w:rsidP="00355FBC">
      <w:pPr>
        <w:rPr>
          <w:i/>
        </w:rPr>
      </w:pPr>
      <w:r w:rsidRPr="00BF2603">
        <w:t xml:space="preserve">EES capability exposure to </w:t>
      </w:r>
      <w:r w:rsidRPr="00BF2603">
        <w:rPr>
          <w:lang w:eastAsia="zh-CN"/>
        </w:rPr>
        <w:t xml:space="preserve">the </w:t>
      </w:r>
      <w:r w:rsidRPr="00BF2603">
        <w:t xml:space="preserve">EAS as defined in TS 23.558 </w:t>
      </w:r>
      <w:r w:rsidRPr="00BF2603">
        <w:rPr>
          <w:lang w:eastAsia="zh-CN"/>
        </w:rPr>
        <w:t>[</w:t>
      </w:r>
      <w:r w:rsidRPr="00BF2603">
        <w:t xml:space="preserve">2], mandates the </w:t>
      </w:r>
      <w:r w:rsidRPr="00BF2603">
        <w:rPr>
          <w:lang w:eastAsia="ko-KR"/>
        </w:rPr>
        <w:t xml:space="preserve">end user's consent for reporting UE's information, particularly for UE Identifier API and UE location API. Also as suggested in TS 23.558 [2], </w:t>
      </w:r>
      <w:r w:rsidRPr="00BF2603">
        <w:t>whether and how user's consent is obtained to share the UE identifier with a particular EAS is covered in this key issue.</w:t>
      </w:r>
    </w:p>
    <w:p w14:paraId="2CBA794E" w14:textId="77777777" w:rsidR="00355FBC" w:rsidRPr="00BF2603" w:rsidRDefault="00355FBC" w:rsidP="00355FBC">
      <w:pPr>
        <w:pStyle w:val="3"/>
      </w:pPr>
      <w:bookmarkStart w:id="609" w:name="_Toc90902437"/>
      <w:bookmarkStart w:id="610" w:name="_Toc93948423"/>
      <w:bookmarkStart w:id="611" w:name="_Toc93948666"/>
      <w:bookmarkStart w:id="612" w:name="_Toc93948759"/>
      <w:r w:rsidRPr="00BF2603">
        <w:t>6.1.2</w:t>
      </w:r>
      <w:r w:rsidRPr="00BF2603">
        <w:tab/>
        <w:t>Security threats</w:t>
      </w:r>
      <w:bookmarkEnd w:id="609"/>
      <w:bookmarkEnd w:id="610"/>
      <w:bookmarkEnd w:id="611"/>
      <w:bookmarkEnd w:id="612"/>
    </w:p>
    <w:p w14:paraId="08CC80C1" w14:textId="77777777" w:rsidR="00355FBC" w:rsidRPr="00BF2603" w:rsidRDefault="00355FBC" w:rsidP="00355FBC">
      <w:r w:rsidRPr="00BF2603">
        <w:t xml:space="preserve">Use of user's information to identify and track the user or user's </w:t>
      </w:r>
      <w:proofErr w:type="spellStart"/>
      <w:r w:rsidRPr="00BF2603">
        <w:t>behavior</w:t>
      </w:r>
      <w:proofErr w:type="spellEnd"/>
      <w:r w:rsidRPr="00BF2603">
        <w:t xml:space="preserve"> without the permission or knowledge of the user, poses huge threat to user's privacy. </w:t>
      </w:r>
    </w:p>
    <w:p w14:paraId="2874104E" w14:textId="77777777" w:rsidR="00355FBC" w:rsidRPr="00BF2603" w:rsidRDefault="00355FBC" w:rsidP="00355FBC">
      <w:pPr>
        <w:pStyle w:val="3"/>
      </w:pPr>
      <w:bookmarkStart w:id="613" w:name="_Toc90902438"/>
      <w:bookmarkStart w:id="614" w:name="_Toc93948424"/>
      <w:bookmarkStart w:id="615" w:name="_Toc93948667"/>
      <w:bookmarkStart w:id="616" w:name="_Toc93948760"/>
      <w:r w:rsidRPr="00BF2603">
        <w:t>6.1.3</w:t>
      </w:r>
      <w:r w:rsidRPr="00BF2603">
        <w:tab/>
        <w:t>Potential security requirements</w:t>
      </w:r>
      <w:bookmarkEnd w:id="613"/>
      <w:bookmarkEnd w:id="614"/>
      <w:bookmarkEnd w:id="615"/>
      <w:bookmarkEnd w:id="616"/>
    </w:p>
    <w:p w14:paraId="07A24FEA" w14:textId="77777777" w:rsidR="00355FBC" w:rsidRPr="00BF2603" w:rsidRDefault="00355FBC" w:rsidP="00355FBC">
      <w:pPr>
        <w:rPr>
          <w:rFonts w:ascii="Arial" w:eastAsia="宋体" w:hAnsi="Arial"/>
          <w:sz w:val="28"/>
        </w:rPr>
      </w:pPr>
      <w:r w:rsidRPr="00BF2603">
        <w:rPr>
          <w:lang w:eastAsia="zh-CN"/>
        </w:rPr>
        <w:t xml:space="preserve">Architecture for enabling edge applications </w:t>
      </w:r>
      <w:r w:rsidRPr="00020B56">
        <w:rPr>
          <w:lang w:eastAsia="zh-CN"/>
        </w:rPr>
        <w:t>shall</w:t>
      </w:r>
      <w:r w:rsidRPr="00BF2603">
        <w:rPr>
          <w:lang w:eastAsia="zh-CN"/>
        </w:rPr>
        <w:t xml:space="preserve"> support a mechanism for Edge Application Servers to obtain user's authorization, in order to access to and/or to expose the user's sensitive information (e.g. user's location).</w:t>
      </w:r>
    </w:p>
    <w:p w14:paraId="78E073BC" w14:textId="77777777" w:rsidR="00355FBC" w:rsidRPr="00BF2603" w:rsidRDefault="00355FBC" w:rsidP="00355FBC">
      <w:pPr>
        <w:pStyle w:val="NO"/>
        <w:rPr>
          <w:lang w:eastAsia="zh-CN"/>
        </w:rPr>
      </w:pPr>
      <w:r w:rsidRPr="00BF2603">
        <w:rPr>
          <w:lang w:eastAsia="zh-CN"/>
        </w:rPr>
        <w:t>NOTE:</w:t>
      </w:r>
      <w:r w:rsidRPr="00BF2603">
        <w:rPr>
          <w:lang w:eastAsia="zh-CN"/>
        </w:rPr>
        <w:tab/>
        <w:t>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55C4E82F" w14:textId="77777777" w:rsidR="00355FBC" w:rsidRPr="00BF2603" w:rsidRDefault="00355FBC" w:rsidP="00355FBC">
      <w:pPr>
        <w:pStyle w:val="2"/>
      </w:pPr>
      <w:bookmarkStart w:id="617" w:name="_Toc90902439"/>
      <w:bookmarkStart w:id="618" w:name="_Toc93948425"/>
      <w:bookmarkStart w:id="619" w:name="_Toc93948668"/>
      <w:bookmarkStart w:id="620" w:name="_Toc93948761"/>
      <w:r w:rsidRPr="00BF2603">
        <w:t>6.2</w:t>
      </w:r>
      <w:r w:rsidRPr="00BF2603">
        <w:tab/>
        <w:t>Key Issue #</w:t>
      </w:r>
      <w:r w:rsidRPr="00BF2603">
        <w:rPr>
          <w:lang w:eastAsia="zh-CN"/>
        </w:rPr>
        <w:t>2</w:t>
      </w:r>
      <w:r w:rsidRPr="00BF2603">
        <w:t xml:space="preserve"> User consent for UE data collection</w:t>
      </w:r>
      <w:bookmarkEnd w:id="617"/>
      <w:bookmarkEnd w:id="618"/>
      <w:bookmarkEnd w:id="619"/>
      <w:bookmarkEnd w:id="620"/>
    </w:p>
    <w:p w14:paraId="7E0C3AB2" w14:textId="77777777" w:rsidR="00355FBC" w:rsidRPr="00BF2603" w:rsidRDefault="00355FBC" w:rsidP="00355FBC">
      <w:pPr>
        <w:pStyle w:val="3"/>
      </w:pPr>
      <w:bookmarkStart w:id="621" w:name="_Toc90902440"/>
      <w:bookmarkStart w:id="622" w:name="_Toc93948426"/>
      <w:bookmarkStart w:id="623" w:name="_Toc93948669"/>
      <w:bookmarkStart w:id="624" w:name="_Toc93948762"/>
      <w:r w:rsidRPr="00BF2603">
        <w:t>6.2.1</w:t>
      </w:r>
      <w:r w:rsidRPr="00BF2603">
        <w:tab/>
        <w:t>Key issue details</w:t>
      </w:r>
      <w:bookmarkEnd w:id="621"/>
      <w:bookmarkEnd w:id="622"/>
      <w:bookmarkEnd w:id="623"/>
      <w:bookmarkEnd w:id="624"/>
    </w:p>
    <w:p w14:paraId="3634C6E2" w14:textId="77777777" w:rsidR="00355FBC" w:rsidRPr="00BF2603" w:rsidRDefault="00355FBC" w:rsidP="00355FBC">
      <w:pPr>
        <w:rPr>
          <w:lang w:eastAsia="zh-CN"/>
        </w:rPr>
      </w:pPr>
      <w:r w:rsidRPr="00BF2603">
        <w:t>5GS NFs will collect data about the UE being served</w:t>
      </w:r>
      <w:r w:rsidRPr="00BF2603">
        <w:rPr>
          <w:lang w:eastAsia="zh-CN"/>
        </w:rPr>
        <w:t>.</w:t>
      </w:r>
      <w:r w:rsidRPr="00BF2603">
        <w:t xml:space="preserve"> </w:t>
      </w:r>
      <w:r w:rsidRPr="00BF2603">
        <w:rPr>
          <w:lang w:eastAsia="zh-CN"/>
        </w:rPr>
        <w:t xml:space="preserve">The </w:t>
      </w:r>
      <w:r w:rsidRPr="00BF2603">
        <w:t>NFs keep privacy related sensitive data such as profiling information, location information, etc.</w:t>
      </w:r>
      <w:r w:rsidRPr="00BF2603">
        <w:rPr>
          <w:lang w:eastAsia="zh-CN"/>
        </w:rPr>
        <w:t xml:space="preserve"> </w:t>
      </w:r>
      <w:r w:rsidRPr="00BF2603">
        <w:t xml:space="preserve">UE related data may also need to be transferred to another NF to fulfil a service request or, </w:t>
      </w:r>
      <w:r w:rsidRPr="00A22D71">
        <w:t>e.g.,</w:t>
      </w:r>
      <w:r w:rsidRPr="00BF2603">
        <w:t xml:space="preserve"> for analytics purposes. </w:t>
      </w:r>
      <w:r w:rsidRPr="00BF2603">
        <w:rPr>
          <w:lang w:eastAsia="zh-CN"/>
        </w:rPr>
        <w:t xml:space="preserve">For example, </w:t>
      </w:r>
      <w:r w:rsidRPr="00BF2603">
        <w:t>the NWDAF shares the analytics results to the consumer NF which may be an internal NF or a 3</w:t>
      </w:r>
      <w:r w:rsidRPr="00BF2603">
        <w:rPr>
          <w:vertAlign w:val="superscript"/>
        </w:rPr>
        <w:t>rd</w:t>
      </w:r>
      <w:r w:rsidRPr="00BF2603">
        <w:t xml:space="preserve"> party and exposes the UE Identifier, UE location in order to support tracking or checking the valid location of the UE.</w:t>
      </w:r>
      <w:r w:rsidRPr="00BF2603">
        <w:rPr>
          <w:lang w:eastAsia="zh-CN"/>
        </w:rPr>
        <w:t xml:space="preserve"> </w:t>
      </w:r>
    </w:p>
    <w:p w14:paraId="21BEAEA2" w14:textId="77777777" w:rsidR="00355FBC" w:rsidRPr="00BF2603" w:rsidRDefault="00355FBC" w:rsidP="00355FBC">
      <w:pPr>
        <w:rPr>
          <w:lang w:eastAsia="zh-CN"/>
        </w:rPr>
      </w:pPr>
      <w:r w:rsidRPr="00BF2603">
        <w:t xml:space="preserve">In order to </w:t>
      </w:r>
      <w:r w:rsidRPr="00BF2603">
        <w:rPr>
          <w:lang w:eastAsia="zh-CN"/>
        </w:rPr>
        <w:t xml:space="preserve">meet </w:t>
      </w:r>
      <w:r w:rsidRPr="00BF2603">
        <w:t>related private information</w:t>
      </w:r>
      <w:r w:rsidRPr="00BF2603">
        <w:rPr>
          <w:lang w:eastAsia="zh-CN"/>
        </w:rPr>
        <w:t xml:space="preserve"> requirements</w:t>
      </w:r>
      <w:r w:rsidRPr="00BF2603">
        <w:t xml:space="preserve"> </w:t>
      </w:r>
      <w:r w:rsidRPr="00BF2603">
        <w:rPr>
          <w:lang w:eastAsia="zh-CN"/>
        </w:rPr>
        <w:t>stated above</w:t>
      </w:r>
      <w:r w:rsidRPr="00BF2603">
        <w:t>, user consent is needed.</w:t>
      </w:r>
    </w:p>
    <w:p w14:paraId="2B3E5139" w14:textId="77777777" w:rsidR="00355FBC" w:rsidRPr="00BF2603" w:rsidRDefault="00355FBC" w:rsidP="00355FBC">
      <w:pPr>
        <w:pStyle w:val="3"/>
      </w:pPr>
      <w:bookmarkStart w:id="625" w:name="_Toc90902441"/>
      <w:bookmarkStart w:id="626" w:name="_Toc93948427"/>
      <w:bookmarkStart w:id="627" w:name="_Toc93948670"/>
      <w:bookmarkStart w:id="628" w:name="_Toc93948763"/>
      <w:r w:rsidRPr="00BF2603">
        <w:lastRenderedPageBreak/>
        <w:t>6.</w:t>
      </w:r>
      <w:r w:rsidRPr="00BF2603">
        <w:rPr>
          <w:lang w:eastAsia="zh-CN"/>
        </w:rPr>
        <w:t>2</w:t>
      </w:r>
      <w:r w:rsidRPr="00BF2603">
        <w:t>.2</w:t>
      </w:r>
      <w:r w:rsidRPr="00BF2603">
        <w:tab/>
        <w:t>Security threats</w:t>
      </w:r>
      <w:bookmarkEnd w:id="625"/>
      <w:bookmarkEnd w:id="626"/>
      <w:bookmarkEnd w:id="627"/>
      <w:bookmarkEnd w:id="628"/>
    </w:p>
    <w:p w14:paraId="10BEBF6B" w14:textId="77777777" w:rsidR="00355FBC" w:rsidRPr="00BF2603" w:rsidRDefault="00355FBC" w:rsidP="00355FBC">
      <w:pPr>
        <w:rPr>
          <w:lang w:eastAsia="zh-CN"/>
        </w:rPr>
      </w:pPr>
      <w:r w:rsidRPr="00BF2603">
        <w:t xml:space="preserve">If the 5G NFs are not aware of the current status of user consent for a specific service, they may share information with other NF's that are not essential for 5G communication that could lead to a compromise in the </w:t>
      </w:r>
      <w:proofErr w:type="gramStart"/>
      <w:r w:rsidRPr="00BF2603">
        <w:t>users</w:t>
      </w:r>
      <w:proofErr w:type="gramEnd"/>
      <w:r w:rsidRPr="00BF2603">
        <w:t xml:space="preserve"> privacy.</w:t>
      </w:r>
      <w:r>
        <w:t xml:space="preserve"> </w:t>
      </w:r>
      <w:r w:rsidRPr="00BF2603">
        <w:t xml:space="preserve">For example, sharing location, timings and device ID with a </w:t>
      </w:r>
      <w:proofErr w:type="gramStart"/>
      <w:r w:rsidRPr="00BF2603">
        <w:t>third party</w:t>
      </w:r>
      <w:proofErr w:type="gramEnd"/>
      <w:r w:rsidRPr="00BF2603">
        <w:t xml:space="preserve"> service or with a NF from an operator that is </w:t>
      </w:r>
      <w:r w:rsidRPr="00BF2603">
        <w:rPr>
          <w:lang w:eastAsia="zh-CN"/>
        </w:rPr>
        <w:t>n</w:t>
      </w:r>
      <w:r w:rsidRPr="00BF2603">
        <w:t>either the home or visited network.</w:t>
      </w:r>
    </w:p>
    <w:p w14:paraId="00C218D5" w14:textId="77777777" w:rsidR="00355FBC" w:rsidRPr="00BF2603" w:rsidRDefault="00355FBC" w:rsidP="00355FBC">
      <w:pPr>
        <w:pStyle w:val="3"/>
        <w:rPr>
          <w:rFonts w:eastAsia="等线"/>
          <w:iCs/>
          <w:lang w:eastAsia="zh-CN"/>
        </w:rPr>
      </w:pPr>
      <w:bookmarkStart w:id="629" w:name="_Toc90902442"/>
      <w:bookmarkStart w:id="630" w:name="_Toc93948428"/>
      <w:bookmarkStart w:id="631" w:name="_Toc93948671"/>
      <w:bookmarkStart w:id="632" w:name="_Toc93948764"/>
      <w:r w:rsidRPr="00BF2603">
        <w:t>6.</w:t>
      </w:r>
      <w:r w:rsidRPr="00BF2603">
        <w:rPr>
          <w:lang w:eastAsia="zh-CN"/>
        </w:rPr>
        <w:t>2</w:t>
      </w:r>
      <w:r w:rsidRPr="00BF2603">
        <w:t>.3</w:t>
      </w:r>
      <w:r w:rsidRPr="00BF2603">
        <w:tab/>
        <w:t>Potential security requirements</w:t>
      </w:r>
      <w:bookmarkEnd w:id="629"/>
      <w:bookmarkEnd w:id="630"/>
      <w:bookmarkEnd w:id="631"/>
      <w:bookmarkEnd w:id="632"/>
    </w:p>
    <w:p w14:paraId="313F5642" w14:textId="77777777" w:rsidR="00355FBC" w:rsidRPr="00020B56" w:rsidRDefault="00355FBC" w:rsidP="00355FBC">
      <w:pPr>
        <w:rPr>
          <w:rFonts w:eastAsia="宋体"/>
          <w:lang w:eastAsia="zh-CN"/>
        </w:rPr>
      </w:pPr>
      <w:r w:rsidRPr="00BF2603">
        <w:t xml:space="preserve">The 3GPP system </w:t>
      </w:r>
      <w:r w:rsidRPr="00020B56">
        <w:t>shall provide a means for an NF to authenticate a request for information that may compromise a user's privacy</w:t>
      </w:r>
      <w:r w:rsidRPr="00020B56">
        <w:rPr>
          <w:lang w:eastAsia="zh-CN"/>
        </w:rPr>
        <w:t>.</w:t>
      </w:r>
    </w:p>
    <w:p w14:paraId="65DCE244" w14:textId="77777777" w:rsidR="00355FBC" w:rsidRPr="00020B56" w:rsidRDefault="00355FBC" w:rsidP="00355FBC">
      <w:pPr>
        <w:rPr>
          <w:lang w:eastAsia="zh-CN"/>
        </w:rPr>
      </w:pPr>
      <w:r w:rsidRPr="00020B56">
        <w:t>The 5GS shall provide a means for an NF to verify the status of user consent for a request for information that may compromise a user's privacy</w:t>
      </w:r>
      <w:r w:rsidRPr="00020B56">
        <w:rPr>
          <w:lang w:eastAsia="zh-CN"/>
        </w:rPr>
        <w:t>.</w:t>
      </w:r>
    </w:p>
    <w:p w14:paraId="65E12A32" w14:textId="77777777" w:rsidR="00355FBC" w:rsidRPr="00020B56" w:rsidRDefault="00355FBC" w:rsidP="00355FBC">
      <w:pPr>
        <w:rPr>
          <w:lang w:eastAsia="zh-CN"/>
        </w:rPr>
      </w:pPr>
      <w:r w:rsidRPr="00020B56">
        <w:t xml:space="preserve">The 5GS </w:t>
      </w:r>
      <w:r w:rsidRPr="00020B56">
        <w:rPr>
          <w:lang w:eastAsia="zh-CN"/>
        </w:rPr>
        <w:t>shall specify where an NF can find the status of user consent for service that it delivers.</w:t>
      </w:r>
    </w:p>
    <w:p w14:paraId="0A1CC072" w14:textId="77777777" w:rsidR="00355FBC" w:rsidRPr="00020B56" w:rsidRDefault="00355FBC" w:rsidP="00355FBC">
      <w:r w:rsidRPr="00020B56">
        <w:rPr>
          <w:lang w:eastAsia="zh-CN"/>
        </w:rPr>
        <w:t xml:space="preserve">The </w:t>
      </w:r>
      <w:r w:rsidRPr="00020B56">
        <w:t xml:space="preserve">5GSshall specify a means that allows a user to change or add consent for a service/for any UE </w:t>
      </w:r>
      <w:r w:rsidRPr="00020B56">
        <w:rPr>
          <w:rFonts w:hint="eastAsia"/>
          <w:lang w:eastAsia="zh-CN"/>
        </w:rPr>
        <w:t>sensitive</w:t>
      </w:r>
      <w:r w:rsidRPr="00020B56">
        <w:rPr>
          <w:lang w:eastAsia="zh-CN"/>
        </w:rPr>
        <w:t xml:space="preserve"> </w:t>
      </w:r>
      <w:r w:rsidRPr="00020B56">
        <w:t>information collection (e.g. UE location information).</w:t>
      </w:r>
    </w:p>
    <w:p w14:paraId="0C0F87B2" w14:textId="77777777" w:rsidR="00355FBC" w:rsidRPr="00BF2603" w:rsidRDefault="00355FBC" w:rsidP="00355FBC">
      <w:pPr>
        <w:rPr>
          <w:lang w:eastAsia="zh-CN"/>
        </w:rPr>
      </w:pPr>
      <w:r w:rsidRPr="00020B56">
        <w:t>5G NFs shall provide</w:t>
      </w:r>
      <w:r w:rsidRPr="00BF2603">
        <w:t xml:space="preserve"> protect potential privacy related information both in transit and in storage. </w:t>
      </w:r>
    </w:p>
    <w:p w14:paraId="4AD56692" w14:textId="77777777" w:rsidR="00355FBC" w:rsidRPr="00BF2603" w:rsidRDefault="00355FBC" w:rsidP="00355FBC">
      <w:pPr>
        <w:pStyle w:val="NO"/>
        <w:rPr>
          <w:color w:val="000000" w:themeColor="text1"/>
          <w:lang w:eastAsia="zh-CN"/>
        </w:rPr>
      </w:pPr>
      <w:r w:rsidRPr="00BF2603">
        <w:rPr>
          <w:color w:val="000000" w:themeColor="text1"/>
          <w:lang w:eastAsia="zh-CN"/>
        </w:rPr>
        <w:t xml:space="preserve">NOTE: </w:t>
      </w:r>
      <w:r w:rsidRPr="00BF2603">
        <w:rPr>
          <w:color w:val="000000" w:themeColor="text1"/>
          <w:lang w:eastAsia="zh-CN"/>
        </w:rPr>
        <w:tab/>
        <w:t>The key issue covers also user consent not based on privacy regulation.</w:t>
      </w:r>
    </w:p>
    <w:p w14:paraId="77CCBDA3" w14:textId="77777777" w:rsidR="00355FBC" w:rsidRPr="00BF2603" w:rsidRDefault="00355FBC" w:rsidP="00355FBC">
      <w:pPr>
        <w:pStyle w:val="2"/>
      </w:pPr>
      <w:bookmarkStart w:id="633" w:name="_Toc93948429"/>
      <w:bookmarkStart w:id="634" w:name="_Toc93948672"/>
      <w:bookmarkStart w:id="635" w:name="_Toc93948765"/>
      <w:bookmarkStart w:id="636" w:name="_Toc90902443"/>
      <w:r w:rsidRPr="00BF2603">
        <w:t>6.3</w:t>
      </w:r>
      <w:r w:rsidRPr="00BF2603">
        <w:tab/>
        <w:t>Key Issue #3: Modification or revocation of user consent</w:t>
      </w:r>
      <w:bookmarkEnd w:id="633"/>
      <w:bookmarkEnd w:id="634"/>
      <w:bookmarkEnd w:id="635"/>
      <w:r w:rsidRPr="00BF2603">
        <w:t xml:space="preserve"> </w:t>
      </w:r>
      <w:bookmarkEnd w:id="636"/>
    </w:p>
    <w:p w14:paraId="049404D0" w14:textId="77777777" w:rsidR="00355FBC" w:rsidRPr="00BF2603" w:rsidRDefault="00355FBC" w:rsidP="00355FBC">
      <w:pPr>
        <w:pStyle w:val="3"/>
      </w:pPr>
      <w:bookmarkStart w:id="637" w:name="_Toc90902444"/>
      <w:bookmarkStart w:id="638" w:name="_Toc93948430"/>
      <w:bookmarkStart w:id="639" w:name="_Toc93948673"/>
      <w:bookmarkStart w:id="640" w:name="_Toc93948766"/>
      <w:r w:rsidRPr="00BF2603">
        <w:t>6.3.1</w:t>
      </w:r>
      <w:r w:rsidRPr="00BF2603">
        <w:tab/>
        <w:t>Introduction</w:t>
      </w:r>
      <w:bookmarkEnd w:id="637"/>
      <w:bookmarkEnd w:id="638"/>
      <w:bookmarkEnd w:id="639"/>
      <w:bookmarkEnd w:id="640"/>
    </w:p>
    <w:p w14:paraId="3D8956EF" w14:textId="77777777" w:rsidR="00355FBC" w:rsidRPr="00BF2603" w:rsidRDefault="00355FBC" w:rsidP="00355FBC">
      <w:r w:rsidRPr="00BF2603">
        <w:t xml:space="preserve">UDR (via UDM services) holds the user consent for user related data which is provisioned by MNO as a user subscription information. A service provider (external to MNO domain) can use </w:t>
      </w:r>
      <w:proofErr w:type="spellStart"/>
      <w:r w:rsidRPr="00BF2603">
        <w:rPr>
          <w:i/>
        </w:rPr>
        <w:t>Nnef_parameterProvision_Update</w:t>
      </w:r>
      <w:proofErr w:type="spellEnd"/>
      <w:r w:rsidRPr="00BF2603">
        <w:t xml:space="preserve"> service to update or to revoke the user consent to the UDM/UDR (when applicable).</w:t>
      </w:r>
    </w:p>
    <w:p w14:paraId="58D8F194" w14:textId="77777777" w:rsidR="00355FBC" w:rsidRPr="00BF2603" w:rsidRDefault="00355FBC" w:rsidP="00355FBC">
      <w:pPr>
        <w:rPr>
          <w:rFonts w:eastAsia="等线"/>
        </w:rPr>
      </w:pPr>
      <w:r w:rsidRPr="00BF2603">
        <w:t>In some regulatory domains, there exists a "right to be forgotten". In these domains, modification or revocation of user consent may require the data controller to delete the data for which prior user consent was given.</w:t>
      </w:r>
    </w:p>
    <w:p w14:paraId="15B8A40B" w14:textId="77777777" w:rsidR="00355FBC" w:rsidRPr="00BF2603" w:rsidRDefault="00355FBC" w:rsidP="00355FBC">
      <w:pPr>
        <w:pStyle w:val="3"/>
      </w:pPr>
      <w:bookmarkStart w:id="641" w:name="_Toc90902445"/>
      <w:bookmarkStart w:id="642" w:name="_Toc93948431"/>
      <w:bookmarkStart w:id="643" w:name="_Toc93948674"/>
      <w:bookmarkStart w:id="644" w:name="_Toc93948767"/>
      <w:r w:rsidRPr="00BF2603">
        <w:t>6.3.2</w:t>
      </w:r>
      <w:r w:rsidRPr="00BF2603">
        <w:tab/>
        <w:t>Security threats</w:t>
      </w:r>
      <w:bookmarkEnd w:id="641"/>
      <w:bookmarkEnd w:id="642"/>
      <w:bookmarkEnd w:id="643"/>
      <w:bookmarkEnd w:id="644"/>
    </w:p>
    <w:p w14:paraId="6779F556" w14:textId="77777777" w:rsidR="00355FBC" w:rsidRPr="00BF2603" w:rsidRDefault="00355FBC" w:rsidP="00355FBC">
      <w:r w:rsidRPr="00BF2603">
        <w:t xml:space="preserve">If user consent modification or revocation is done by an unauthorized party, a service to a consumer can be denied; or service might be granted to the consumer that should not have access to the user data. </w:t>
      </w:r>
    </w:p>
    <w:p w14:paraId="4CC5DF0D" w14:textId="77777777" w:rsidR="00355FBC" w:rsidRPr="00BF2603" w:rsidRDefault="00355FBC" w:rsidP="00355FBC">
      <w:pPr>
        <w:pStyle w:val="3"/>
      </w:pPr>
      <w:bookmarkStart w:id="645" w:name="_Toc93948432"/>
      <w:bookmarkStart w:id="646" w:name="_Toc93948675"/>
      <w:bookmarkStart w:id="647" w:name="_Toc93948768"/>
      <w:bookmarkStart w:id="648" w:name="_Toc90902446"/>
      <w:r w:rsidRPr="00BF2603">
        <w:t>6.3.3</w:t>
      </w:r>
      <w:r w:rsidRPr="00BF2603">
        <w:tab/>
        <w:t>Potential security requirements</w:t>
      </w:r>
      <w:bookmarkEnd w:id="645"/>
      <w:bookmarkEnd w:id="646"/>
      <w:bookmarkEnd w:id="647"/>
      <w:r w:rsidRPr="00BF2603">
        <w:tab/>
      </w:r>
      <w:bookmarkEnd w:id="648"/>
    </w:p>
    <w:p w14:paraId="5E0AC465" w14:textId="77777777" w:rsidR="00355FBC" w:rsidRPr="00020B56" w:rsidRDefault="00355FBC" w:rsidP="00355FBC">
      <w:pPr>
        <w:rPr>
          <w:rFonts w:eastAsia="宋体"/>
          <w:lang w:eastAsia="zh-CN"/>
        </w:rPr>
      </w:pPr>
      <w:r w:rsidRPr="00020B56">
        <w:rPr>
          <w:rFonts w:eastAsia="宋体"/>
          <w:lang w:eastAsia="zh-CN"/>
        </w:rPr>
        <w:t>5GS shall support to delete the data if the user consent is modified or revoked</w:t>
      </w:r>
      <w:r w:rsidRPr="00020B56">
        <w:rPr>
          <w:rFonts w:hint="eastAsia"/>
        </w:rPr>
        <w:t xml:space="preserve"> </w:t>
      </w:r>
      <w:r w:rsidRPr="00020B56">
        <w:rPr>
          <w:rFonts w:eastAsia="宋体"/>
          <w:lang w:eastAsia="zh-CN"/>
        </w:rPr>
        <w:t>after prior user consent was given.</w:t>
      </w:r>
    </w:p>
    <w:p w14:paraId="5E1D4C41" w14:textId="77777777" w:rsidR="00355FBC" w:rsidRPr="00BF2603" w:rsidRDefault="00355FBC" w:rsidP="00355FBC">
      <w:pPr>
        <w:rPr>
          <w:rFonts w:eastAsia="宋体"/>
          <w:lang w:eastAsia="zh-CN"/>
        </w:rPr>
      </w:pPr>
      <w:r w:rsidRPr="00020B56">
        <w:rPr>
          <w:rFonts w:eastAsia="宋体"/>
          <w:lang w:eastAsia="zh-CN"/>
        </w:rPr>
        <w:t>5GS shall support to halt gathering and sharing of data as soon as the user consent is modified or revoked after prior user consent was</w:t>
      </w:r>
      <w:r w:rsidRPr="00BF2603">
        <w:rPr>
          <w:rFonts w:eastAsia="宋体"/>
          <w:lang w:eastAsia="zh-CN"/>
        </w:rPr>
        <w:t xml:space="preserve"> given.</w:t>
      </w:r>
    </w:p>
    <w:p w14:paraId="2503333B" w14:textId="77777777" w:rsidR="00355FBC" w:rsidRPr="00BF2603" w:rsidRDefault="00355FBC" w:rsidP="00355FBC">
      <w:pPr>
        <w:pStyle w:val="2"/>
        <w:rPr>
          <w:rFonts w:eastAsia="等线"/>
        </w:rPr>
      </w:pPr>
      <w:bookmarkStart w:id="649" w:name="_Toc93948433"/>
      <w:bookmarkStart w:id="650" w:name="_Toc93948676"/>
      <w:bookmarkStart w:id="651" w:name="_Toc93948769"/>
      <w:bookmarkStart w:id="652" w:name="_Toc90902447"/>
      <w:r w:rsidRPr="00BF2603">
        <w:t>6.4</w:t>
      </w:r>
      <w:r w:rsidRPr="00BF2603">
        <w:tab/>
        <w:t>Key Issue #4: KI on relationship between the subscriber</w:t>
      </w:r>
      <w:r w:rsidRPr="00BF2603">
        <w:rPr>
          <w:rFonts w:eastAsia="等线"/>
        </w:rPr>
        <w:t xml:space="preserve"> and the end-users</w:t>
      </w:r>
      <w:bookmarkEnd w:id="649"/>
      <w:bookmarkEnd w:id="650"/>
      <w:bookmarkEnd w:id="651"/>
      <w:r w:rsidRPr="00BF2603">
        <w:rPr>
          <w:rFonts w:eastAsia="等线"/>
        </w:rPr>
        <w:t xml:space="preserve"> </w:t>
      </w:r>
      <w:bookmarkEnd w:id="652"/>
    </w:p>
    <w:p w14:paraId="06D11B34" w14:textId="77777777" w:rsidR="00355FBC" w:rsidRPr="00BF2603" w:rsidRDefault="00355FBC" w:rsidP="00355FBC">
      <w:pPr>
        <w:pStyle w:val="3"/>
        <w:rPr>
          <w:rFonts w:eastAsia="等线"/>
        </w:rPr>
      </w:pPr>
      <w:bookmarkStart w:id="653" w:name="_Toc90902448"/>
      <w:bookmarkStart w:id="654" w:name="_Toc93948434"/>
      <w:bookmarkStart w:id="655" w:name="_Toc93948677"/>
      <w:bookmarkStart w:id="656" w:name="_Toc93948770"/>
      <w:r w:rsidRPr="00BF2603">
        <w:t>6.</w:t>
      </w:r>
      <w:r w:rsidRPr="00BF2603">
        <w:rPr>
          <w:rFonts w:eastAsia="等线"/>
        </w:rPr>
        <w:t>4</w:t>
      </w:r>
      <w:r w:rsidRPr="00BF2603">
        <w:rPr>
          <w:rFonts w:eastAsia="等线"/>
          <w:lang w:eastAsia="zh-CN"/>
        </w:rPr>
        <w:t>.1</w:t>
      </w:r>
      <w:r w:rsidRPr="00BF2603">
        <w:rPr>
          <w:rFonts w:eastAsia="等线"/>
        </w:rPr>
        <w:tab/>
        <w:t>Key issue details</w:t>
      </w:r>
      <w:bookmarkEnd w:id="653"/>
      <w:bookmarkEnd w:id="654"/>
      <w:bookmarkEnd w:id="655"/>
      <w:bookmarkEnd w:id="656"/>
    </w:p>
    <w:p w14:paraId="1F0D5948" w14:textId="77777777" w:rsidR="00355FBC" w:rsidRPr="00BF2603" w:rsidRDefault="00355FBC" w:rsidP="00355FBC">
      <w:pPr>
        <w:rPr>
          <w:rFonts w:eastAsia="宋体"/>
        </w:rPr>
      </w:pPr>
      <w:r w:rsidRPr="00BF2603">
        <w:t xml:space="preserve">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w:t>
      </w:r>
      <w:r w:rsidRPr="00A22D71">
        <w:t>e.g.,</w:t>
      </w:r>
      <w:r w:rsidRPr="00BF2603">
        <w:t xml:space="preserve">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5E26EC42" w14:textId="77777777" w:rsidR="00355FBC" w:rsidRPr="00BF2603" w:rsidRDefault="00355FBC" w:rsidP="00355FBC">
      <w:r w:rsidRPr="00BF2603">
        <w:t xml:space="preserve">As an outcome of the discussion, it is decided that, the user consent is obtained from the end-user(s) and the consent obtained from the end-users (subscriber and/or users) of the subscription is considered as valid for that subscription. </w:t>
      </w:r>
    </w:p>
    <w:p w14:paraId="1642764C" w14:textId="77777777" w:rsidR="00355FBC" w:rsidRPr="00BF2603" w:rsidRDefault="00355FBC" w:rsidP="00355FBC">
      <w:pPr>
        <w:pStyle w:val="NO"/>
        <w:rPr>
          <w:rFonts w:eastAsia="宋体"/>
        </w:rPr>
      </w:pPr>
      <w:r w:rsidRPr="00BF2603">
        <w:lastRenderedPageBreak/>
        <w:t xml:space="preserve">NOTE: </w:t>
      </w:r>
      <w:r w:rsidRPr="00BF2603">
        <w:tab/>
        <w:t>The term end-user defined in TR 21.905 [1].</w:t>
      </w:r>
    </w:p>
    <w:p w14:paraId="0EC0FEAE" w14:textId="77777777" w:rsidR="00355FBC" w:rsidRPr="00BF2603" w:rsidRDefault="00355FBC" w:rsidP="00355FBC">
      <w:pPr>
        <w:pStyle w:val="3"/>
        <w:rPr>
          <w:rFonts w:eastAsia="等线"/>
        </w:rPr>
      </w:pPr>
      <w:bookmarkStart w:id="657" w:name="_Toc90902449"/>
      <w:bookmarkStart w:id="658" w:name="_Toc93948435"/>
      <w:bookmarkStart w:id="659" w:name="_Toc93948678"/>
      <w:bookmarkStart w:id="660" w:name="_Toc93948771"/>
      <w:r w:rsidRPr="00BF2603">
        <w:rPr>
          <w:lang w:eastAsia="zh-CN"/>
        </w:rPr>
        <w:t>6</w:t>
      </w:r>
      <w:r w:rsidRPr="00BF2603">
        <w:rPr>
          <w:rFonts w:eastAsia="等线"/>
        </w:rPr>
        <w:t>.</w:t>
      </w:r>
      <w:r w:rsidRPr="00BF2603">
        <w:rPr>
          <w:rFonts w:eastAsia="等线"/>
          <w:lang w:eastAsia="zh-CN"/>
        </w:rPr>
        <w:t>4.</w:t>
      </w:r>
      <w:r w:rsidRPr="00BF2603">
        <w:rPr>
          <w:rFonts w:eastAsia="等线"/>
        </w:rPr>
        <w:t>2</w:t>
      </w:r>
      <w:r w:rsidRPr="00BF2603">
        <w:rPr>
          <w:rFonts w:eastAsia="等线"/>
        </w:rPr>
        <w:tab/>
        <w:t>Security Threats</w:t>
      </w:r>
      <w:bookmarkEnd w:id="657"/>
      <w:bookmarkEnd w:id="658"/>
      <w:bookmarkEnd w:id="659"/>
      <w:bookmarkEnd w:id="660"/>
    </w:p>
    <w:p w14:paraId="1CF70E1D" w14:textId="77777777" w:rsidR="00355FBC" w:rsidRPr="00BF2603" w:rsidRDefault="00355FBC" w:rsidP="00355FBC">
      <w:r w:rsidRPr="00BF2603">
        <w:t>Not applicable.</w:t>
      </w:r>
    </w:p>
    <w:p w14:paraId="4CE52B27" w14:textId="77777777" w:rsidR="00355FBC" w:rsidRPr="00BF2603" w:rsidRDefault="00355FBC" w:rsidP="00355FBC">
      <w:pPr>
        <w:pStyle w:val="3"/>
        <w:rPr>
          <w:rFonts w:eastAsia="等线"/>
        </w:rPr>
      </w:pPr>
      <w:bookmarkStart w:id="661" w:name="_Toc90902450"/>
      <w:bookmarkStart w:id="662" w:name="_Toc93948436"/>
      <w:bookmarkStart w:id="663" w:name="_Toc93948679"/>
      <w:bookmarkStart w:id="664" w:name="_Toc93948772"/>
      <w:r w:rsidRPr="00BF2603">
        <w:rPr>
          <w:lang w:eastAsia="zh-CN"/>
        </w:rPr>
        <w:t>6</w:t>
      </w:r>
      <w:r w:rsidRPr="00BF2603">
        <w:rPr>
          <w:rFonts w:eastAsia="等线"/>
        </w:rPr>
        <w:t>.</w:t>
      </w:r>
      <w:r w:rsidRPr="00BF2603">
        <w:rPr>
          <w:rFonts w:eastAsia="等线"/>
          <w:lang w:eastAsia="zh-CN"/>
        </w:rPr>
        <w:t>4.</w:t>
      </w:r>
      <w:r w:rsidRPr="00BF2603">
        <w:rPr>
          <w:rFonts w:eastAsia="等线"/>
        </w:rPr>
        <w:t>3</w:t>
      </w:r>
      <w:r w:rsidRPr="00BF2603">
        <w:rPr>
          <w:rFonts w:eastAsia="等线"/>
        </w:rPr>
        <w:tab/>
        <w:t>Potential Requirements</w:t>
      </w:r>
      <w:bookmarkEnd w:id="661"/>
      <w:bookmarkEnd w:id="662"/>
      <w:bookmarkEnd w:id="663"/>
      <w:bookmarkEnd w:id="664"/>
    </w:p>
    <w:p w14:paraId="0EB54EFD" w14:textId="77777777" w:rsidR="00355FBC" w:rsidRPr="00BF2603" w:rsidRDefault="00355FBC" w:rsidP="00355FBC">
      <w:pPr>
        <w:rPr>
          <w:rFonts w:eastAsia="等线"/>
          <w:iCs/>
        </w:rPr>
      </w:pPr>
      <w:r w:rsidRPr="00BF2603">
        <w:rPr>
          <w:rFonts w:eastAsia="等线"/>
          <w:iCs/>
        </w:rPr>
        <w:t>Not applicable.</w:t>
      </w:r>
    </w:p>
    <w:p w14:paraId="5CA3EEE4" w14:textId="77777777" w:rsidR="00355FBC" w:rsidRPr="00BF2603" w:rsidRDefault="00355FBC" w:rsidP="00355FBC">
      <w:pPr>
        <w:pStyle w:val="2"/>
      </w:pPr>
      <w:bookmarkStart w:id="665" w:name="_Toc90902451"/>
      <w:bookmarkStart w:id="666" w:name="_Toc93948437"/>
      <w:bookmarkStart w:id="667" w:name="_Toc93948680"/>
      <w:bookmarkStart w:id="668" w:name="_Toc93948773"/>
      <w:r w:rsidRPr="00BF2603">
        <w:t>6.5</w:t>
      </w:r>
      <w:r w:rsidRPr="00BF2603">
        <w:tab/>
        <w:t>Key issue #5: Unambiguous naming of purposes</w:t>
      </w:r>
      <w:bookmarkEnd w:id="665"/>
      <w:bookmarkEnd w:id="666"/>
      <w:bookmarkEnd w:id="667"/>
      <w:bookmarkEnd w:id="668"/>
    </w:p>
    <w:p w14:paraId="18107666" w14:textId="77777777" w:rsidR="00355FBC" w:rsidRPr="00BF2603" w:rsidRDefault="00355FBC" w:rsidP="00355FBC">
      <w:pPr>
        <w:pStyle w:val="3"/>
        <w:numPr>
          <w:ilvl w:val="2"/>
          <w:numId w:val="34"/>
        </w:numPr>
        <w:pBdr>
          <w:top w:val="none" w:sz="0" w:space="0" w:color="000000"/>
          <w:left w:val="none" w:sz="0" w:space="0" w:color="000000"/>
          <w:bottom w:val="none" w:sz="0" w:space="0" w:color="000000"/>
          <w:right w:val="none" w:sz="0" w:space="0" w:color="000000"/>
        </w:pBdr>
        <w:suppressAutoHyphens/>
        <w:overflowPunct w:val="0"/>
        <w:autoSpaceDE w:val="0"/>
        <w:autoSpaceDN w:val="0"/>
        <w:adjustRightInd w:val="0"/>
        <w:textAlignment w:val="baseline"/>
      </w:pPr>
      <w:bookmarkStart w:id="669" w:name="_Toc90902452"/>
      <w:bookmarkStart w:id="670" w:name="_Toc93948438"/>
      <w:bookmarkStart w:id="671" w:name="_Toc93948681"/>
      <w:bookmarkStart w:id="672" w:name="_Toc93948774"/>
      <w:r w:rsidRPr="00BF2603">
        <w:t>6.5.0</w:t>
      </w:r>
      <w:r w:rsidRPr="00BF2603">
        <w:tab/>
        <w:t>Use case mapping</w:t>
      </w:r>
      <w:bookmarkEnd w:id="669"/>
      <w:bookmarkEnd w:id="670"/>
      <w:bookmarkEnd w:id="671"/>
      <w:bookmarkEnd w:id="672"/>
    </w:p>
    <w:p w14:paraId="4A9AEB2A" w14:textId="77777777" w:rsidR="00355FBC" w:rsidRPr="00BF2603" w:rsidRDefault="00355FBC" w:rsidP="00355FBC">
      <w:r w:rsidRPr="00BF2603">
        <w:t>In all use cases, user consent is given for specific purposes. Thus this key issue is relevant for all use cases.</w:t>
      </w:r>
    </w:p>
    <w:p w14:paraId="343C885E" w14:textId="77777777" w:rsidR="00355FBC" w:rsidRPr="00BF2603" w:rsidRDefault="00355FBC" w:rsidP="00355FBC">
      <w:pPr>
        <w:pStyle w:val="3"/>
        <w:numPr>
          <w:ilvl w:val="2"/>
          <w:numId w:val="34"/>
        </w:numPr>
        <w:pBdr>
          <w:top w:val="none" w:sz="0" w:space="0" w:color="000000"/>
          <w:left w:val="none" w:sz="0" w:space="0" w:color="000000"/>
          <w:bottom w:val="none" w:sz="0" w:space="0" w:color="000000"/>
          <w:right w:val="none" w:sz="0" w:space="0" w:color="000000"/>
        </w:pBdr>
        <w:suppressAutoHyphens/>
        <w:overflowPunct w:val="0"/>
        <w:autoSpaceDE w:val="0"/>
        <w:autoSpaceDN w:val="0"/>
        <w:adjustRightInd w:val="0"/>
        <w:textAlignment w:val="baseline"/>
      </w:pPr>
      <w:bookmarkStart w:id="673" w:name="_Toc93948439"/>
      <w:bookmarkStart w:id="674" w:name="_Toc93948682"/>
      <w:bookmarkStart w:id="675" w:name="_Toc93948775"/>
      <w:bookmarkStart w:id="676" w:name="_Toc90902453"/>
      <w:r w:rsidRPr="00BF2603">
        <w:t>6.5.1</w:t>
      </w:r>
      <w:r w:rsidRPr="00BF2603">
        <w:tab/>
        <w:t>Key issue details</w:t>
      </w:r>
      <w:bookmarkEnd w:id="673"/>
      <w:bookmarkEnd w:id="674"/>
      <w:bookmarkEnd w:id="675"/>
      <w:r w:rsidRPr="00BF2603">
        <w:t xml:space="preserve"> </w:t>
      </w:r>
      <w:bookmarkEnd w:id="676"/>
    </w:p>
    <w:p w14:paraId="11485D63" w14:textId="77777777" w:rsidR="00355FBC" w:rsidRPr="00BF2603" w:rsidRDefault="00355FBC" w:rsidP="00355FBC">
      <w:r w:rsidRPr="00BF2603">
        <w:t>Data handling (</w:t>
      </w:r>
      <w:r w:rsidRPr="00BF2603">
        <w:rPr>
          <w:rFonts w:eastAsia="宋体"/>
          <w:lang w:eastAsia="zh-CN"/>
        </w:rPr>
        <w:t>i.e.</w:t>
      </w:r>
      <w:r w:rsidRPr="00BF2603">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20334D46" w14:textId="77777777" w:rsidR="00355FBC" w:rsidRPr="00BF2603" w:rsidRDefault="00355FBC" w:rsidP="00355FBC">
      <w:pPr>
        <w:pStyle w:val="3"/>
        <w:numPr>
          <w:ilvl w:val="2"/>
          <w:numId w:val="34"/>
        </w:numPr>
        <w:pBdr>
          <w:top w:val="none" w:sz="0" w:space="0" w:color="000000"/>
          <w:left w:val="none" w:sz="0" w:space="0" w:color="000000"/>
          <w:bottom w:val="none" w:sz="0" w:space="0" w:color="000000"/>
          <w:right w:val="none" w:sz="0" w:space="0" w:color="000000"/>
        </w:pBdr>
        <w:suppressAutoHyphens/>
        <w:overflowPunct w:val="0"/>
        <w:autoSpaceDE w:val="0"/>
        <w:autoSpaceDN w:val="0"/>
        <w:adjustRightInd w:val="0"/>
        <w:textAlignment w:val="baseline"/>
      </w:pPr>
      <w:bookmarkStart w:id="677" w:name="_Toc90902454"/>
      <w:bookmarkStart w:id="678" w:name="_Toc93948440"/>
      <w:bookmarkStart w:id="679" w:name="_Toc93948683"/>
      <w:bookmarkStart w:id="680" w:name="_Toc93948776"/>
      <w:r w:rsidRPr="00BF2603">
        <w:t>6.5.2</w:t>
      </w:r>
      <w:r w:rsidRPr="00BF2603">
        <w:tab/>
        <w:t>Security threats</w:t>
      </w:r>
      <w:bookmarkEnd w:id="677"/>
      <w:bookmarkEnd w:id="678"/>
      <w:bookmarkEnd w:id="679"/>
      <w:bookmarkEnd w:id="680"/>
    </w:p>
    <w:p w14:paraId="6B2833A5" w14:textId="77777777" w:rsidR="00355FBC" w:rsidRPr="00BF2603" w:rsidRDefault="00355FBC" w:rsidP="00355FBC">
      <w:r w:rsidRPr="00BF2603">
        <w:t>If the system is</w:t>
      </w:r>
      <w:r>
        <w:t xml:space="preserve"> not</w:t>
      </w:r>
      <w:r w:rsidRPr="00BF2603">
        <w:t xml:space="preserve"> aware of the precise limits of user consent given for data </w:t>
      </w:r>
      <w:r w:rsidRPr="00BF2603">
        <w:rPr>
          <w:rFonts w:eastAsia="宋体"/>
          <w:lang w:eastAsia="zh-CN"/>
        </w:rPr>
        <w:t>handling</w:t>
      </w:r>
      <w:r w:rsidRPr="00BF2603">
        <w:t xml:space="preserve">, there is a possibility that data </w:t>
      </w:r>
      <w:r w:rsidRPr="00BF2603">
        <w:rPr>
          <w:rFonts w:eastAsia="宋体"/>
        </w:rPr>
        <w:t>is</w:t>
      </w:r>
      <w:r w:rsidRPr="00BF2603">
        <w:t xml:space="preserve"> </w:t>
      </w:r>
      <w:r w:rsidRPr="00BF2603">
        <w:rPr>
          <w:rFonts w:eastAsia="宋体"/>
          <w:lang w:eastAsia="zh-CN"/>
        </w:rPr>
        <w:t>handled</w:t>
      </w:r>
      <w:r w:rsidRPr="00BF2603">
        <w:t xml:space="preserve"> outside of the given consent. This could result in privacy violation of the user and </w:t>
      </w:r>
      <w:r w:rsidRPr="00BF2603">
        <w:rPr>
          <w:rFonts w:eastAsia="宋体"/>
        </w:rPr>
        <w:t>could</w:t>
      </w:r>
      <w:r w:rsidRPr="00BF2603">
        <w:t xml:space="preserve"> also entail a legal risk for the parties involved in processing and in forwarding the data.</w:t>
      </w:r>
    </w:p>
    <w:p w14:paraId="00522A25" w14:textId="77777777" w:rsidR="00355FBC" w:rsidRPr="00BF2603" w:rsidRDefault="00355FBC" w:rsidP="00355FBC">
      <w:pPr>
        <w:pStyle w:val="3"/>
        <w:numPr>
          <w:ilvl w:val="2"/>
          <w:numId w:val="34"/>
        </w:numPr>
        <w:pBdr>
          <w:top w:val="none" w:sz="0" w:space="0" w:color="000000"/>
          <w:left w:val="none" w:sz="0" w:space="0" w:color="000000"/>
          <w:bottom w:val="none" w:sz="0" w:space="0" w:color="000000"/>
          <w:right w:val="none" w:sz="0" w:space="0" w:color="000000"/>
        </w:pBdr>
        <w:suppressAutoHyphens/>
        <w:overflowPunct w:val="0"/>
        <w:autoSpaceDE w:val="0"/>
        <w:autoSpaceDN w:val="0"/>
        <w:adjustRightInd w:val="0"/>
        <w:textAlignment w:val="baseline"/>
      </w:pPr>
      <w:bookmarkStart w:id="681" w:name="_Toc93948441"/>
      <w:bookmarkStart w:id="682" w:name="_Toc93948684"/>
      <w:bookmarkStart w:id="683" w:name="_Toc93948777"/>
      <w:bookmarkStart w:id="684" w:name="_Toc90902455"/>
      <w:r w:rsidRPr="00BF2603">
        <w:t>6.5.3</w:t>
      </w:r>
      <w:r w:rsidRPr="00BF2603">
        <w:tab/>
        <w:t>Potential security requirements</w:t>
      </w:r>
      <w:bookmarkEnd w:id="681"/>
      <w:bookmarkEnd w:id="682"/>
      <w:bookmarkEnd w:id="683"/>
      <w:r w:rsidRPr="00BF2603">
        <w:t xml:space="preserve"> </w:t>
      </w:r>
      <w:bookmarkEnd w:id="684"/>
    </w:p>
    <w:p w14:paraId="6B2781D0" w14:textId="77777777" w:rsidR="00355FBC" w:rsidRPr="00BF2603" w:rsidRDefault="00355FBC" w:rsidP="00355FBC">
      <w:r w:rsidRPr="00BF2603">
        <w:rPr>
          <w:rFonts w:eastAsia="宋体"/>
        </w:rPr>
        <w:t xml:space="preserve">The 3GPP system </w:t>
      </w:r>
      <w:r w:rsidRPr="00020B56">
        <w:rPr>
          <w:rFonts w:eastAsia="宋体"/>
        </w:rPr>
        <w:t>shall</w:t>
      </w:r>
      <w:r w:rsidRPr="00BF2603">
        <w:rPr>
          <w:rFonts w:eastAsia="宋体"/>
        </w:rPr>
        <w:t xml:space="preserve"> adhere to a publicly specified, machine readable format for specifying processing purposes.</w:t>
      </w:r>
    </w:p>
    <w:p w14:paraId="65AC077E" w14:textId="77777777" w:rsidR="00355FBC" w:rsidRPr="00BF2603" w:rsidRDefault="00355FBC" w:rsidP="00355FBC">
      <w:pPr>
        <w:pStyle w:val="1"/>
      </w:pPr>
      <w:bookmarkStart w:id="685" w:name="_Toc90902456"/>
      <w:bookmarkStart w:id="686" w:name="_Toc93948442"/>
      <w:bookmarkStart w:id="687" w:name="_Toc93948685"/>
      <w:bookmarkStart w:id="688" w:name="_Toc93948778"/>
      <w:r w:rsidRPr="00BF2603">
        <w:t>7</w:t>
      </w:r>
      <w:r w:rsidRPr="00BF2603">
        <w:tab/>
        <w:t>Potential solutions</w:t>
      </w:r>
      <w:bookmarkEnd w:id="685"/>
      <w:bookmarkEnd w:id="686"/>
      <w:bookmarkEnd w:id="687"/>
      <w:bookmarkEnd w:id="688"/>
    </w:p>
    <w:p w14:paraId="13A84976" w14:textId="77777777" w:rsidR="00355FBC" w:rsidRPr="00BF2603" w:rsidRDefault="00355FBC" w:rsidP="00355FBC">
      <w:pPr>
        <w:pStyle w:val="2"/>
        <w:rPr>
          <w:lang w:eastAsia="zh-CN"/>
        </w:rPr>
      </w:pPr>
      <w:bookmarkStart w:id="689" w:name="_Toc90902457"/>
      <w:bookmarkStart w:id="690" w:name="_Toc93948443"/>
      <w:bookmarkStart w:id="691" w:name="_Toc93948686"/>
      <w:bookmarkStart w:id="692" w:name="_Toc93948779"/>
      <w:r w:rsidRPr="00BF2603">
        <w:t>7.0</w:t>
      </w:r>
      <w:r w:rsidRPr="00BF2603">
        <w:tab/>
      </w:r>
      <w:r w:rsidRPr="00BF2603">
        <w:rPr>
          <w:lang w:eastAsia="zh-CN"/>
        </w:rPr>
        <w:t>Mapping of solutions to key issues</w:t>
      </w:r>
      <w:bookmarkEnd w:id="689"/>
      <w:bookmarkEnd w:id="690"/>
      <w:bookmarkEnd w:id="691"/>
      <w:bookmarkEnd w:id="692"/>
    </w:p>
    <w:p w14:paraId="3A1701CB" w14:textId="77777777" w:rsidR="00355FBC" w:rsidRPr="00BF2603" w:rsidRDefault="00355FBC" w:rsidP="00355FBC">
      <w:pPr>
        <w:pStyle w:val="TH"/>
        <w:rPr>
          <w:lang w:eastAsia="zh-CN"/>
        </w:rPr>
      </w:pPr>
      <w:r w:rsidRPr="00BF2603">
        <w:rPr>
          <w:lang w:eastAsia="zh-CN"/>
        </w:rPr>
        <w:t xml:space="preserve">Table </w:t>
      </w:r>
      <w:r>
        <w:rPr>
          <w:lang w:eastAsia="zh-CN"/>
        </w:rPr>
        <w:t>7</w:t>
      </w:r>
      <w:r w:rsidRPr="00BF2603">
        <w:rPr>
          <w:lang w:eastAsia="zh-CN"/>
        </w:rPr>
        <w:t>.0-1: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355FBC" w:rsidRPr="00BF2603" w14:paraId="371F17E5" w14:textId="77777777" w:rsidTr="00355FBC">
        <w:tc>
          <w:tcPr>
            <w:tcW w:w="4111" w:type="dxa"/>
            <w:vMerge w:val="restart"/>
            <w:tcBorders>
              <w:top w:val="single" w:sz="4" w:space="0" w:color="auto"/>
              <w:left w:val="single" w:sz="4" w:space="0" w:color="auto"/>
              <w:bottom w:val="single" w:sz="4" w:space="0" w:color="auto"/>
              <w:right w:val="single" w:sz="4" w:space="0" w:color="auto"/>
            </w:tcBorders>
            <w:hideMark/>
          </w:tcPr>
          <w:p w14:paraId="1FAC9EFE" w14:textId="77777777" w:rsidR="00355FBC" w:rsidRPr="00BF2603" w:rsidRDefault="00355FBC" w:rsidP="00355FBC">
            <w:pPr>
              <w:pStyle w:val="TAH"/>
              <w:rPr>
                <w:lang w:eastAsia="ja-JP"/>
              </w:rPr>
            </w:pPr>
            <w:r w:rsidRPr="00BF2603">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3C5C2C5F" w14:textId="77777777" w:rsidR="00355FBC" w:rsidRPr="00BF2603" w:rsidRDefault="00355FBC" w:rsidP="00355FBC">
            <w:pPr>
              <w:pStyle w:val="TAH"/>
            </w:pPr>
            <w:r w:rsidRPr="00BF2603">
              <w:t>Key Issues</w:t>
            </w:r>
          </w:p>
        </w:tc>
      </w:tr>
      <w:tr w:rsidR="00355FBC" w:rsidRPr="00BF2603" w14:paraId="21895E6A" w14:textId="77777777" w:rsidTr="00355FBC">
        <w:tc>
          <w:tcPr>
            <w:tcW w:w="4111" w:type="dxa"/>
            <w:vMerge/>
            <w:tcBorders>
              <w:top w:val="single" w:sz="4" w:space="0" w:color="auto"/>
              <w:left w:val="single" w:sz="4" w:space="0" w:color="auto"/>
              <w:bottom w:val="single" w:sz="4" w:space="0" w:color="auto"/>
              <w:right w:val="single" w:sz="4" w:space="0" w:color="auto"/>
            </w:tcBorders>
            <w:vAlign w:val="center"/>
            <w:hideMark/>
          </w:tcPr>
          <w:p w14:paraId="3EE48ECC" w14:textId="77777777" w:rsidR="00355FBC" w:rsidRPr="00BF2603" w:rsidRDefault="00355FBC" w:rsidP="00355FBC">
            <w:pPr>
              <w:pStyle w:val="TAH"/>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1470372" w14:textId="77777777" w:rsidR="00355FBC" w:rsidRPr="00BF2603" w:rsidRDefault="00355FBC" w:rsidP="00355FBC">
            <w:pPr>
              <w:pStyle w:val="TAH"/>
              <w:rPr>
                <w:lang w:eastAsia="zh-CN"/>
              </w:rPr>
            </w:pPr>
            <w:r w:rsidRPr="00BF2603">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C5C165C" w14:textId="77777777" w:rsidR="00355FBC" w:rsidRPr="00BF2603" w:rsidRDefault="00355FBC" w:rsidP="00355FBC">
            <w:pPr>
              <w:pStyle w:val="TAH"/>
              <w:rPr>
                <w:lang w:eastAsia="zh-CN"/>
              </w:rPr>
            </w:pPr>
            <w:r w:rsidRPr="00BF2603">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3D2C17A" w14:textId="77777777" w:rsidR="00355FBC" w:rsidRPr="00BF2603" w:rsidRDefault="00355FBC" w:rsidP="00355FBC">
            <w:pPr>
              <w:pStyle w:val="TAH"/>
              <w:rPr>
                <w:lang w:eastAsia="zh-CN"/>
              </w:rPr>
            </w:pPr>
            <w:r w:rsidRPr="00BF2603">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7556179" w14:textId="77777777" w:rsidR="00355FBC" w:rsidRPr="00BF2603" w:rsidRDefault="00355FBC" w:rsidP="00355FBC">
            <w:pPr>
              <w:pStyle w:val="TAH"/>
              <w:rPr>
                <w:lang w:eastAsia="zh-CN"/>
              </w:rPr>
            </w:pPr>
          </w:p>
        </w:tc>
      </w:tr>
      <w:tr w:rsidR="00355FBC" w:rsidRPr="00BF2603" w14:paraId="2578245B" w14:textId="77777777" w:rsidTr="00355FBC">
        <w:tc>
          <w:tcPr>
            <w:tcW w:w="4111" w:type="dxa"/>
            <w:tcBorders>
              <w:top w:val="single" w:sz="4" w:space="0" w:color="auto"/>
              <w:left w:val="single" w:sz="4" w:space="0" w:color="auto"/>
              <w:bottom w:val="single" w:sz="4" w:space="0" w:color="auto"/>
              <w:right w:val="single" w:sz="4" w:space="0" w:color="auto"/>
            </w:tcBorders>
            <w:hideMark/>
          </w:tcPr>
          <w:p w14:paraId="2DF7BAF0" w14:textId="77777777" w:rsidR="00355FBC" w:rsidRPr="00BF2603" w:rsidRDefault="00355FBC" w:rsidP="00355FBC">
            <w:pPr>
              <w:pStyle w:val="TAH"/>
              <w:ind w:left="317" w:hangingChars="176" w:hanging="317"/>
              <w:jc w:val="left"/>
              <w:rPr>
                <w:b w:val="0"/>
                <w:lang w:eastAsia="zh-CN"/>
              </w:rPr>
            </w:pPr>
            <w:r w:rsidRPr="00BF2603">
              <w:rPr>
                <w:b w:val="0"/>
                <w:lang w:eastAsia="zh-CN"/>
              </w:rPr>
              <w:t>#1: 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13CB4608" w14:textId="77777777" w:rsidR="00355FBC" w:rsidRPr="00BF2603" w:rsidRDefault="00355FBC" w:rsidP="00355FBC">
            <w:pPr>
              <w:pStyle w:val="TAC"/>
              <w:rPr>
                <w:lang w:eastAsia="zh-CN"/>
              </w:rPr>
            </w:pPr>
            <w:bookmarkStart w:id="693" w:name="OLE_LINK30"/>
            <w:bookmarkStart w:id="694" w:name="OLE_LINK33"/>
            <w:r w:rsidRPr="00BF2603">
              <w:rPr>
                <w:lang w:eastAsia="zh-CN"/>
              </w:rPr>
              <w:t>X</w:t>
            </w:r>
            <w:bookmarkEnd w:id="693"/>
            <w:bookmarkEnd w:id="694"/>
          </w:p>
        </w:tc>
        <w:tc>
          <w:tcPr>
            <w:tcW w:w="1276" w:type="dxa"/>
            <w:tcBorders>
              <w:top w:val="single" w:sz="4" w:space="0" w:color="auto"/>
              <w:left w:val="single" w:sz="4" w:space="0" w:color="auto"/>
              <w:bottom w:val="single" w:sz="4" w:space="0" w:color="auto"/>
              <w:right w:val="single" w:sz="4" w:space="0" w:color="auto"/>
            </w:tcBorders>
          </w:tcPr>
          <w:p w14:paraId="784A6743" w14:textId="77777777" w:rsidR="00355FBC" w:rsidRPr="00BF2603" w:rsidRDefault="00355FBC" w:rsidP="00355FBC">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596864AF" w14:textId="77777777" w:rsidR="00355FBC" w:rsidRPr="00BF2603" w:rsidRDefault="00355FBC" w:rsidP="00355FB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4EB646B" w14:textId="77777777" w:rsidR="00355FBC" w:rsidRPr="00BF2603" w:rsidRDefault="00355FBC" w:rsidP="00355FBC">
            <w:pPr>
              <w:pStyle w:val="TAC"/>
            </w:pPr>
          </w:p>
        </w:tc>
      </w:tr>
      <w:tr w:rsidR="00355FBC" w:rsidRPr="00BF2603" w14:paraId="2ABC19FF" w14:textId="77777777" w:rsidTr="00355FBC">
        <w:tc>
          <w:tcPr>
            <w:tcW w:w="4111" w:type="dxa"/>
            <w:tcBorders>
              <w:top w:val="single" w:sz="4" w:space="0" w:color="auto"/>
              <w:left w:val="single" w:sz="4" w:space="0" w:color="auto"/>
              <w:bottom w:val="single" w:sz="4" w:space="0" w:color="auto"/>
              <w:right w:val="single" w:sz="4" w:space="0" w:color="auto"/>
            </w:tcBorders>
            <w:hideMark/>
          </w:tcPr>
          <w:p w14:paraId="0D17757A" w14:textId="77777777" w:rsidR="00355FBC" w:rsidRPr="00BF2603" w:rsidRDefault="00355FBC" w:rsidP="00355FBC">
            <w:pPr>
              <w:pStyle w:val="TAH"/>
              <w:jc w:val="left"/>
              <w:rPr>
                <w:b w:val="0"/>
                <w:lang w:eastAsia="zh-CN"/>
              </w:rPr>
            </w:pPr>
            <w:r w:rsidRPr="00BF2603">
              <w:rPr>
                <w:b w:val="0"/>
                <w:lang w:eastAsia="zh-CN"/>
              </w:rPr>
              <w:t>#2: 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5802888F" w14:textId="77777777" w:rsidR="00355FBC" w:rsidRPr="00BF2603" w:rsidRDefault="00355FBC" w:rsidP="00355FBC">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43DBB79" w14:textId="77777777" w:rsidR="00355FBC" w:rsidRPr="00BF2603" w:rsidRDefault="00355FBC" w:rsidP="00355FBC">
            <w:pPr>
              <w:pStyle w:val="TAC"/>
              <w:rPr>
                <w:rFonts w:eastAsia="Malgun Gothic"/>
                <w:lang w:eastAsia="ja-JP"/>
              </w:rPr>
            </w:pPr>
            <w:r w:rsidRPr="00BF2603">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7F4E15E0" w14:textId="77777777" w:rsidR="00355FBC" w:rsidRPr="00BF2603" w:rsidRDefault="00355FBC" w:rsidP="00355FB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1AA3B91" w14:textId="77777777" w:rsidR="00355FBC" w:rsidRPr="00BF2603" w:rsidRDefault="00355FBC" w:rsidP="00355FBC">
            <w:pPr>
              <w:pStyle w:val="TAC"/>
            </w:pPr>
          </w:p>
        </w:tc>
      </w:tr>
      <w:tr w:rsidR="00355FBC" w:rsidRPr="00BF2603" w14:paraId="23561162" w14:textId="77777777" w:rsidTr="00355FBC">
        <w:tc>
          <w:tcPr>
            <w:tcW w:w="4111" w:type="dxa"/>
            <w:tcBorders>
              <w:top w:val="single" w:sz="4" w:space="0" w:color="auto"/>
              <w:left w:val="single" w:sz="4" w:space="0" w:color="auto"/>
              <w:bottom w:val="single" w:sz="4" w:space="0" w:color="auto"/>
              <w:right w:val="single" w:sz="4" w:space="0" w:color="auto"/>
            </w:tcBorders>
          </w:tcPr>
          <w:p w14:paraId="0D3E09E8" w14:textId="77777777" w:rsidR="00355FBC" w:rsidRPr="00BF2603" w:rsidRDefault="00355FBC" w:rsidP="00355FBC">
            <w:pPr>
              <w:pStyle w:val="TAH"/>
              <w:jc w:val="left"/>
              <w:rPr>
                <w:b w:val="0"/>
                <w:lang w:eastAsia="zh-CN"/>
              </w:rPr>
            </w:pPr>
            <w:r w:rsidRPr="00BF2603">
              <w:rPr>
                <w:rFonts w:hint="eastAsia"/>
                <w:b w:val="0"/>
                <w:lang w:eastAsia="zh-CN"/>
              </w:rPr>
              <w:t>#</w:t>
            </w:r>
            <w:r w:rsidRPr="00BF2603">
              <w:rPr>
                <w:b w:val="0"/>
                <w:lang w:eastAsia="zh-CN"/>
              </w:rPr>
              <w:t>3: 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200EBA96" w14:textId="77777777" w:rsidR="00355FBC" w:rsidRPr="00BF2603" w:rsidRDefault="00355FBC" w:rsidP="00355FBC">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018D3E5" w14:textId="77777777" w:rsidR="00355FBC" w:rsidRPr="00BF2603" w:rsidRDefault="00355FBC" w:rsidP="00355FBC">
            <w:pPr>
              <w:pStyle w:val="TAC"/>
              <w:rPr>
                <w:lang w:eastAsia="zh-CN"/>
              </w:rPr>
            </w:pPr>
            <w:r w:rsidRPr="00BF2603">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385FC5E" w14:textId="77777777" w:rsidR="00355FBC" w:rsidRPr="00BF2603" w:rsidRDefault="00355FBC" w:rsidP="00355FB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62F6582" w14:textId="77777777" w:rsidR="00355FBC" w:rsidRPr="00BF2603" w:rsidRDefault="00355FBC" w:rsidP="00355FBC">
            <w:pPr>
              <w:pStyle w:val="TAC"/>
            </w:pPr>
          </w:p>
        </w:tc>
      </w:tr>
      <w:tr w:rsidR="00355FBC" w:rsidRPr="00BF2603" w14:paraId="3E8310FE" w14:textId="77777777" w:rsidTr="00355FBC">
        <w:tc>
          <w:tcPr>
            <w:tcW w:w="4111" w:type="dxa"/>
            <w:tcBorders>
              <w:top w:val="single" w:sz="4" w:space="0" w:color="auto"/>
              <w:left w:val="single" w:sz="4" w:space="0" w:color="auto"/>
              <w:bottom w:val="single" w:sz="4" w:space="0" w:color="auto"/>
              <w:right w:val="single" w:sz="4" w:space="0" w:color="auto"/>
            </w:tcBorders>
          </w:tcPr>
          <w:p w14:paraId="37E59852" w14:textId="77777777" w:rsidR="00355FBC" w:rsidRPr="00BF2603" w:rsidRDefault="00355FBC" w:rsidP="00355FBC">
            <w:pPr>
              <w:pStyle w:val="TAH"/>
              <w:jc w:val="left"/>
              <w:rPr>
                <w:b w:val="0"/>
                <w:lang w:eastAsia="zh-CN"/>
              </w:rPr>
            </w:pPr>
            <w:r w:rsidRPr="00BF2603">
              <w:rPr>
                <w:rFonts w:hint="eastAsia"/>
                <w:b w:val="0"/>
                <w:lang w:eastAsia="zh-CN"/>
              </w:rPr>
              <w:t>#</w:t>
            </w:r>
            <w:r w:rsidRPr="00BF2603">
              <w:rPr>
                <w:b w:val="0"/>
                <w:lang w:eastAsia="zh-CN"/>
              </w:rPr>
              <w:t>4: 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7E1152B5" w14:textId="77777777" w:rsidR="00355FBC" w:rsidRPr="00BF2603" w:rsidRDefault="00355FBC" w:rsidP="00355FBC">
            <w:pPr>
              <w:pStyle w:val="TAC"/>
              <w:rPr>
                <w:lang w:eastAsia="zh-CN"/>
              </w:rPr>
            </w:pPr>
            <w:r w:rsidRPr="00BF2603">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799EF08C" w14:textId="77777777" w:rsidR="00355FBC" w:rsidRPr="00BF2603" w:rsidRDefault="00355FBC" w:rsidP="00355FBC">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17F225E" w14:textId="77777777" w:rsidR="00355FBC" w:rsidRPr="00BF2603" w:rsidRDefault="00355FBC" w:rsidP="00355FB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556658F" w14:textId="77777777" w:rsidR="00355FBC" w:rsidRPr="00BF2603" w:rsidRDefault="00355FBC" w:rsidP="00355FBC">
            <w:pPr>
              <w:pStyle w:val="TAC"/>
            </w:pPr>
          </w:p>
        </w:tc>
      </w:tr>
      <w:tr w:rsidR="00355FBC" w:rsidRPr="00BF2603" w14:paraId="34E1E5DD" w14:textId="77777777" w:rsidTr="00355FBC">
        <w:tc>
          <w:tcPr>
            <w:tcW w:w="4111" w:type="dxa"/>
            <w:tcBorders>
              <w:top w:val="single" w:sz="4" w:space="0" w:color="auto"/>
              <w:left w:val="single" w:sz="4" w:space="0" w:color="auto"/>
              <w:bottom w:val="single" w:sz="4" w:space="0" w:color="auto"/>
              <w:right w:val="single" w:sz="4" w:space="0" w:color="auto"/>
            </w:tcBorders>
          </w:tcPr>
          <w:p w14:paraId="452FA548" w14:textId="77777777" w:rsidR="00355FBC" w:rsidRPr="00BF2603" w:rsidRDefault="00355FBC" w:rsidP="00355FBC">
            <w:pPr>
              <w:pStyle w:val="TAH"/>
              <w:jc w:val="left"/>
              <w:rPr>
                <w:b w:val="0"/>
                <w:lang w:eastAsia="zh-CN"/>
              </w:rPr>
            </w:pPr>
            <w:r w:rsidRPr="00BF2603">
              <w:rPr>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4FE4A029" w14:textId="77777777" w:rsidR="00355FBC" w:rsidRPr="00BF2603" w:rsidRDefault="00355FBC" w:rsidP="00355FBC">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0E1190B" w14:textId="77777777" w:rsidR="00355FBC" w:rsidRPr="00BF2603" w:rsidRDefault="00355FBC" w:rsidP="00355FBC">
            <w:pPr>
              <w:pStyle w:val="TAC"/>
              <w:rPr>
                <w:lang w:eastAsia="zh-CN"/>
              </w:rPr>
            </w:pPr>
            <w:r w:rsidRPr="00BF2603">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268A6DCD" w14:textId="77777777" w:rsidR="00355FBC" w:rsidRPr="00BF2603" w:rsidRDefault="00355FBC" w:rsidP="00355FB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7A30ACB" w14:textId="77777777" w:rsidR="00355FBC" w:rsidRPr="00BF2603" w:rsidRDefault="00355FBC" w:rsidP="00355FBC">
            <w:pPr>
              <w:pStyle w:val="TAC"/>
            </w:pPr>
          </w:p>
        </w:tc>
      </w:tr>
      <w:tr w:rsidR="00355FBC" w:rsidRPr="00BF2603" w14:paraId="1A668C1B" w14:textId="77777777" w:rsidTr="00355FBC">
        <w:tc>
          <w:tcPr>
            <w:tcW w:w="4111" w:type="dxa"/>
            <w:tcBorders>
              <w:top w:val="single" w:sz="4" w:space="0" w:color="auto"/>
              <w:left w:val="single" w:sz="4" w:space="0" w:color="auto"/>
              <w:bottom w:val="single" w:sz="4" w:space="0" w:color="auto"/>
              <w:right w:val="single" w:sz="4" w:space="0" w:color="auto"/>
            </w:tcBorders>
          </w:tcPr>
          <w:p w14:paraId="593C1A23" w14:textId="77777777" w:rsidR="00355FBC" w:rsidRPr="00BF2603" w:rsidRDefault="00355FBC" w:rsidP="00355FBC">
            <w:pPr>
              <w:pStyle w:val="TAH"/>
              <w:jc w:val="left"/>
              <w:rPr>
                <w:b w:val="0"/>
                <w:lang w:eastAsia="zh-CN"/>
              </w:rPr>
            </w:pPr>
            <w:r w:rsidRPr="00BF2603">
              <w:rPr>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71C39C29" w14:textId="77777777" w:rsidR="00355FBC" w:rsidRPr="00BF2603" w:rsidRDefault="00355FBC" w:rsidP="00355FBC">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84ABCDD" w14:textId="77777777" w:rsidR="00355FBC" w:rsidRPr="00BF2603" w:rsidRDefault="00355FBC" w:rsidP="00355FBC">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63C60BF" w14:textId="77777777" w:rsidR="00355FBC" w:rsidRPr="00BF2603" w:rsidRDefault="00355FBC" w:rsidP="00355FBC">
            <w:pPr>
              <w:pStyle w:val="TAC"/>
              <w:rPr>
                <w:rFonts w:eastAsia="宋体"/>
                <w:lang w:eastAsia="zh-CN"/>
              </w:rPr>
            </w:pPr>
            <w:r w:rsidRPr="00BF2603">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35585FF8" w14:textId="77777777" w:rsidR="00355FBC" w:rsidRPr="00BF2603" w:rsidRDefault="00355FBC" w:rsidP="00355FBC">
            <w:pPr>
              <w:pStyle w:val="TAC"/>
            </w:pPr>
          </w:p>
        </w:tc>
      </w:tr>
    </w:tbl>
    <w:p w14:paraId="6B19A792" w14:textId="77777777" w:rsidR="00355FBC" w:rsidRPr="00BF2603" w:rsidRDefault="00355FBC" w:rsidP="00355FBC"/>
    <w:p w14:paraId="523E7BFB" w14:textId="77777777" w:rsidR="00355FBC" w:rsidRPr="00BF2603" w:rsidRDefault="00355FBC" w:rsidP="00355FBC">
      <w:pPr>
        <w:pStyle w:val="2"/>
      </w:pPr>
      <w:bookmarkStart w:id="695" w:name="_Toc90902458"/>
      <w:bookmarkStart w:id="696" w:name="_Toc93948444"/>
      <w:bookmarkStart w:id="697" w:name="_Toc93948687"/>
      <w:bookmarkStart w:id="698" w:name="_Toc93948780"/>
      <w:bookmarkStart w:id="699" w:name="OLE_LINK6"/>
      <w:bookmarkStart w:id="700" w:name="OLE_LINK15"/>
      <w:r w:rsidRPr="00BF2603">
        <w:t>7.1</w:t>
      </w:r>
      <w:r w:rsidRPr="00BF2603">
        <w:tab/>
        <w:t xml:space="preserve">Solution #1: </w:t>
      </w:r>
      <w:bookmarkStart w:id="701" w:name="OLE_LINK16"/>
      <w:bookmarkStart w:id="702" w:name="OLE_LINK19"/>
      <w:bookmarkStart w:id="703" w:name="OLE_LINK20"/>
      <w:bookmarkStart w:id="704" w:name="OLE_LINK21"/>
      <w:bookmarkStart w:id="705" w:name="OLE_LINK27"/>
      <w:r w:rsidRPr="00BF2603">
        <w:t>User Consent for Exposure of information to Edge Applications</w:t>
      </w:r>
      <w:bookmarkEnd w:id="701"/>
      <w:bookmarkEnd w:id="702"/>
      <w:r w:rsidRPr="00BF2603">
        <w:t xml:space="preserve"> in Real Time</w:t>
      </w:r>
      <w:bookmarkEnd w:id="695"/>
      <w:bookmarkEnd w:id="696"/>
      <w:bookmarkEnd w:id="697"/>
      <w:bookmarkEnd w:id="698"/>
      <w:bookmarkEnd w:id="703"/>
      <w:bookmarkEnd w:id="704"/>
      <w:bookmarkEnd w:id="705"/>
    </w:p>
    <w:p w14:paraId="42273469" w14:textId="77777777" w:rsidR="00355FBC" w:rsidRPr="00BF2603" w:rsidRDefault="00355FBC" w:rsidP="00355FBC">
      <w:pPr>
        <w:pStyle w:val="3"/>
      </w:pPr>
      <w:bookmarkStart w:id="706" w:name="_Toc90902459"/>
      <w:bookmarkStart w:id="707" w:name="_Toc93948445"/>
      <w:bookmarkStart w:id="708" w:name="_Toc93948688"/>
      <w:bookmarkStart w:id="709" w:name="_Toc93948781"/>
      <w:r w:rsidRPr="00BF2603">
        <w:t>7.1.1</w:t>
      </w:r>
      <w:r w:rsidRPr="00BF2603">
        <w:tab/>
        <w:t>Solution overview</w:t>
      </w:r>
      <w:bookmarkEnd w:id="706"/>
      <w:bookmarkEnd w:id="707"/>
      <w:bookmarkEnd w:id="708"/>
      <w:bookmarkEnd w:id="709"/>
    </w:p>
    <w:p w14:paraId="75126D05" w14:textId="77777777" w:rsidR="00355FBC" w:rsidRPr="00BF2603" w:rsidRDefault="00355FBC" w:rsidP="00355FBC">
      <w:pPr>
        <w:rPr>
          <w:rFonts w:eastAsia="宋体"/>
          <w:lang w:eastAsia="zh-CN"/>
        </w:rPr>
      </w:pPr>
      <w:r w:rsidRPr="00BF2603">
        <w:rPr>
          <w:rFonts w:eastAsia="宋体" w:hint="eastAsia"/>
          <w:lang w:eastAsia="zh-CN"/>
        </w:rPr>
        <w:t>T</w:t>
      </w:r>
      <w:r w:rsidRPr="00BF2603">
        <w:rPr>
          <w:rFonts w:eastAsia="宋体"/>
          <w:lang w:eastAsia="zh-CN"/>
        </w:rPr>
        <w:t>he solution addresses key issue #1 "User Consent for Exposure of information to Edge Applications".</w:t>
      </w:r>
    </w:p>
    <w:p w14:paraId="5EED4097" w14:textId="77777777" w:rsidR="00355FBC" w:rsidRPr="00BF2603" w:rsidRDefault="00355FBC" w:rsidP="00355FBC">
      <w:pPr>
        <w:rPr>
          <w:lang w:eastAsia="zh-CN"/>
        </w:rPr>
      </w:pPr>
      <w:r w:rsidRPr="00BF2603">
        <w:rPr>
          <w:rFonts w:eastAsia="宋体"/>
          <w:lang w:eastAsia="zh-CN"/>
        </w:rPr>
        <w:lastRenderedPageBreak/>
        <w:t xml:space="preserve">The solution introduces a new function </w:t>
      </w:r>
      <w:r w:rsidRPr="00601E20">
        <w:rPr>
          <w:rFonts w:eastAsia="宋体"/>
          <w:caps/>
          <w:lang w:eastAsia="zh-CN"/>
        </w:rPr>
        <w:t>u</w:t>
      </w:r>
      <w:r w:rsidRPr="00BF2603">
        <w:rPr>
          <w:rFonts w:eastAsia="宋体"/>
          <w:lang w:eastAsia="zh-CN"/>
        </w:rPr>
        <w:t xml:space="preserve">ser </w:t>
      </w:r>
      <w:r w:rsidRPr="00601E20">
        <w:rPr>
          <w:rFonts w:eastAsia="宋体"/>
          <w:caps/>
          <w:lang w:eastAsia="zh-CN"/>
        </w:rPr>
        <w:t>c</w:t>
      </w:r>
      <w:r w:rsidRPr="00BF2603">
        <w:rPr>
          <w:rFonts w:eastAsia="宋体"/>
          <w:lang w:eastAsia="zh-CN"/>
        </w:rPr>
        <w:t>onsent</w:t>
      </w:r>
      <w:r w:rsidRPr="00601E20">
        <w:rPr>
          <w:rFonts w:eastAsia="宋体"/>
          <w:caps/>
          <w:lang w:eastAsia="zh-CN"/>
        </w:rPr>
        <w:t xml:space="preserve"> f</w:t>
      </w:r>
      <w:r w:rsidRPr="00BF2603">
        <w:rPr>
          <w:rFonts w:eastAsia="宋体"/>
          <w:lang w:eastAsia="zh-CN"/>
        </w:rPr>
        <w:t>unction (UCF), the UCF can collect and maintain user consent from user in real time. The UCF is operator's internal AF which can be merged with other internal AF, and can communicate with user.</w:t>
      </w:r>
    </w:p>
    <w:p w14:paraId="4ED3D0B9" w14:textId="77777777" w:rsidR="00355FBC" w:rsidRPr="00BF2603" w:rsidRDefault="00355FBC" w:rsidP="00355FBC">
      <w:pPr>
        <w:pStyle w:val="NO"/>
        <w:rPr>
          <w:lang w:eastAsia="zh-CN"/>
        </w:rPr>
      </w:pPr>
      <w:r w:rsidRPr="00BF2603">
        <w:rPr>
          <w:lang w:eastAsia="zh-CN"/>
        </w:rPr>
        <w:t>NOTE 1:</w:t>
      </w:r>
      <w:r w:rsidRPr="00BF2603">
        <w:rPr>
          <w:lang w:eastAsia="zh-CN"/>
        </w:rPr>
        <w:tab/>
        <w:t>How would the UCF know from what user it collected the user consent form is not addressed in this solution.</w:t>
      </w:r>
    </w:p>
    <w:p w14:paraId="2EFB2A51" w14:textId="77777777" w:rsidR="00355FBC" w:rsidRPr="00BF2603" w:rsidRDefault="00355FBC" w:rsidP="00355FBC">
      <w:pPr>
        <w:pStyle w:val="NO"/>
        <w:rPr>
          <w:lang w:eastAsia="zh-CN"/>
        </w:rPr>
      </w:pPr>
      <w:r w:rsidRPr="00BF2603">
        <w:rPr>
          <w:lang w:eastAsia="zh-CN"/>
        </w:rPr>
        <w:t>NOTE 2:</w:t>
      </w:r>
      <w:r w:rsidRPr="00BF2603">
        <w:rPr>
          <w:lang w:eastAsia="zh-CN"/>
        </w:rPr>
        <w:tab/>
        <w:t>Whether UCF should communicate with user is not addressed in this solution.</w:t>
      </w:r>
    </w:p>
    <w:p w14:paraId="7493287C" w14:textId="77777777" w:rsidR="00355FBC" w:rsidRPr="00BF2603" w:rsidRDefault="00355FBC" w:rsidP="00355FBC">
      <w:pPr>
        <w:pStyle w:val="NO"/>
        <w:rPr>
          <w:lang w:eastAsia="zh-CN"/>
        </w:rPr>
      </w:pPr>
      <w:r w:rsidRPr="00BF2603">
        <w:rPr>
          <w:lang w:eastAsia="zh-CN"/>
        </w:rPr>
        <w:t>NOTE 3:</w:t>
      </w:r>
      <w:r w:rsidRPr="00BF2603">
        <w:rPr>
          <w:lang w:eastAsia="zh-CN"/>
        </w:rPr>
        <w:tab/>
        <w:t>How UCF can determine the user is not addressed in this solution if UCF communicates with user.</w:t>
      </w:r>
    </w:p>
    <w:p w14:paraId="4C850CB1" w14:textId="77777777" w:rsidR="00355FBC" w:rsidRPr="00BF2603" w:rsidRDefault="00355FBC" w:rsidP="00355FBC">
      <w:pPr>
        <w:pStyle w:val="3"/>
      </w:pPr>
      <w:bookmarkStart w:id="710" w:name="_Toc90902460"/>
      <w:bookmarkStart w:id="711" w:name="_Toc93948446"/>
      <w:bookmarkStart w:id="712" w:name="_Toc93948689"/>
      <w:bookmarkStart w:id="713" w:name="_Toc93948782"/>
      <w:r w:rsidRPr="00BF2603">
        <w:t>7.1.2</w:t>
      </w:r>
      <w:r w:rsidRPr="00BF2603">
        <w:tab/>
        <w:t>Solution details</w:t>
      </w:r>
      <w:bookmarkEnd w:id="710"/>
      <w:bookmarkEnd w:id="711"/>
      <w:bookmarkEnd w:id="712"/>
      <w:bookmarkEnd w:id="713"/>
    </w:p>
    <w:p w14:paraId="2744AEA8" w14:textId="77777777" w:rsidR="00355FBC" w:rsidRPr="00BF2603" w:rsidRDefault="00355FBC" w:rsidP="00355FBC">
      <w:pPr>
        <w:pStyle w:val="TH"/>
        <w:rPr>
          <w:lang w:eastAsia="zh-CN"/>
        </w:rPr>
      </w:pPr>
      <w:r w:rsidRPr="00BF2603">
        <w:rPr>
          <w:noProof/>
          <w:lang w:val="en-US" w:eastAsia="zh-CN"/>
        </w:rPr>
        <w:drawing>
          <wp:inline distT="0" distB="0" distL="0" distR="0" wp14:anchorId="130F982E" wp14:editId="584DEA30">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10ED1A08" w14:textId="77777777" w:rsidR="00355FBC" w:rsidRPr="00BF2603" w:rsidRDefault="00355FBC" w:rsidP="00355FBC">
      <w:pPr>
        <w:pStyle w:val="TF"/>
        <w:rPr>
          <w:lang w:eastAsia="zh-CN"/>
        </w:rPr>
      </w:pPr>
      <w:r w:rsidRPr="00BF2603">
        <w:rPr>
          <w:lang w:eastAsia="zh-CN"/>
        </w:rPr>
        <w:t>Figure 7.1.2-1: Authorization based on User Consent</w:t>
      </w:r>
    </w:p>
    <w:p w14:paraId="730C64D1" w14:textId="77777777" w:rsidR="00355FBC" w:rsidRPr="00BF2603" w:rsidRDefault="00355FBC" w:rsidP="00355FBC">
      <w:pPr>
        <w:pStyle w:val="B10"/>
        <w:rPr>
          <w:lang w:eastAsia="zh-CN"/>
        </w:rPr>
      </w:pPr>
      <w:r w:rsidRPr="00BF2603">
        <w:rPr>
          <w:lang w:eastAsia="zh-CN"/>
        </w:rPr>
        <w:t>1)</w:t>
      </w:r>
      <w:r w:rsidRPr="00BF2603">
        <w:rPr>
          <w:lang w:eastAsia="zh-CN"/>
        </w:rPr>
        <w:tab/>
      </w:r>
      <w:r w:rsidRPr="00BF2603">
        <w:rPr>
          <w:rFonts w:hint="eastAsia"/>
          <w:lang w:eastAsia="zh-CN"/>
        </w:rPr>
        <w:t>A</w:t>
      </w:r>
      <w:r w:rsidRPr="00BF2603">
        <w:rPr>
          <w:lang w:eastAsia="zh-CN"/>
        </w:rPr>
        <w:t>S sends API invocation to NEF, requesting for user's sensitive information, e.g. location. The invocation includes AS ID and user ID. The user ID is associated to specific user.</w:t>
      </w:r>
    </w:p>
    <w:p w14:paraId="3D84A3CE" w14:textId="77777777" w:rsidR="00355FBC" w:rsidRPr="00BF2603" w:rsidRDefault="00355FBC" w:rsidP="00355FBC">
      <w:pPr>
        <w:pStyle w:val="B10"/>
        <w:rPr>
          <w:lang w:eastAsia="zh-CN"/>
        </w:rPr>
      </w:pPr>
      <w:r w:rsidRPr="00BF2603">
        <w:rPr>
          <w:lang w:eastAsia="zh-CN"/>
        </w:rPr>
        <w:t>2)</w:t>
      </w:r>
      <w:r w:rsidRPr="00BF2603">
        <w:rPr>
          <w:lang w:eastAsia="zh-CN"/>
        </w:rPr>
        <w:tab/>
        <w:t xml:space="preserve">The </w:t>
      </w:r>
      <w:r w:rsidRPr="00BF2603">
        <w:rPr>
          <w:rFonts w:hint="eastAsia"/>
          <w:lang w:eastAsia="zh-CN"/>
        </w:rPr>
        <w:t>N</w:t>
      </w:r>
      <w:r w:rsidRPr="00BF2603">
        <w:rPr>
          <w:lang w:eastAsia="zh-CN"/>
        </w:rPr>
        <w:t>EF sends the API invocation with the AS ID and the user ID to NF provider to retrieve the information.</w:t>
      </w:r>
    </w:p>
    <w:p w14:paraId="248CF5AC" w14:textId="77777777" w:rsidR="00355FBC" w:rsidRPr="00BF2603" w:rsidRDefault="00355FBC" w:rsidP="00355FBC">
      <w:pPr>
        <w:pStyle w:val="B10"/>
        <w:rPr>
          <w:lang w:eastAsia="zh-CN"/>
        </w:rPr>
      </w:pPr>
      <w:r w:rsidRPr="00BF2603">
        <w:rPr>
          <w:lang w:eastAsia="zh-CN"/>
        </w:rPr>
        <w:t>3)</w:t>
      </w:r>
      <w:r w:rsidRPr="00BF2603">
        <w:rPr>
          <w:lang w:eastAsia="zh-CN"/>
        </w:rPr>
        <w:tab/>
        <w:t>The NF provider checks whether authorization of user consent is needed or not based on the invocated API according to local policy, e.g. regulation, if the invocation requests the user's sensitive data, the NF provider may check whether user is allowed based on local policy. Otherwise, if the invocation requests non-user information or policy is not needed, the NF provider may not check the consent.</w:t>
      </w:r>
    </w:p>
    <w:p w14:paraId="4EB9872C" w14:textId="77777777" w:rsidR="00355FBC" w:rsidRPr="00BF2603" w:rsidRDefault="00355FBC" w:rsidP="00355FBC">
      <w:pPr>
        <w:pStyle w:val="B10"/>
        <w:rPr>
          <w:lang w:eastAsia="zh-CN"/>
        </w:rPr>
      </w:pPr>
      <w:r w:rsidRPr="00BF2603">
        <w:rPr>
          <w:lang w:eastAsia="zh-CN"/>
        </w:rPr>
        <w:t>4)</w:t>
      </w:r>
      <w:r w:rsidRPr="00BF2603">
        <w:rPr>
          <w:lang w:eastAsia="zh-CN"/>
        </w:rPr>
        <w:tab/>
        <w:t>If check of consent is needed, the NF provider sends Consent Request message with the API ID, the AS ID and the user ID to the UCF.</w:t>
      </w:r>
    </w:p>
    <w:p w14:paraId="3E838BF6" w14:textId="77777777" w:rsidR="00355FBC" w:rsidRPr="00BF2603" w:rsidRDefault="00355FBC" w:rsidP="00355FBC">
      <w:pPr>
        <w:pStyle w:val="B10"/>
        <w:rPr>
          <w:lang w:eastAsia="zh-CN"/>
        </w:rPr>
      </w:pPr>
      <w:r w:rsidRPr="00BF2603">
        <w:rPr>
          <w:lang w:eastAsia="zh-CN"/>
        </w:rPr>
        <w:t>5)</w:t>
      </w:r>
      <w:r w:rsidRPr="00BF2603">
        <w:rPr>
          <w:lang w:eastAsia="zh-CN"/>
        </w:rPr>
        <w:tab/>
        <w:t>The UCF checks whether consent is allowed. The UCF may push application request to the user for consent via application layer, the UCF may also push SMS to the user associated with the MISDN. The request shows that user consent is needed for sharing your sensitive information to 3</w:t>
      </w:r>
      <w:r w:rsidRPr="00BF2603">
        <w:rPr>
          <w:vertAlign w:val="superscript"/>
          <w:lang w:eastAsia="zh-CN"/>
        </w:rPr>
        <w:t>rd</w:t>
      </w:r>
      <w:r w:rsidRPr="00BF2603">
        <w:rPr>
          <w:lang w:eastAsia="zh-CN"/>
        </w:rPr>
        <w:t xml:space="preserve"> party. If consent is received or rejected, the UCF replies result to the NF provider. The UCF may store the consent for future use.</w:t>
      </w:r>
    </w:p>
    <w:p w14:paraId="579D2233" w14:textId="77777777" w:rsidR="00355FBC" w:rsidRPr="00BF2603" w:rsidRDefault="00355FBC" w:rsidP="00355FBC">
      <w:pPr>
        <w:pStyle w:val="B10"/>
        <w:rPr>
          <w:lang w:eastAsia="zh-CN"/>
        </w:rPr>
      </w:pPr>
      <w:r w:rsidRPr="00BF2603">
        <w:rPr>
          <w:lang w:eastAsia="zh-CN"/>
        </w:rPr>
        <w:t>6)</w:t>
      </w:r>
      <w:r w:rsidRPr="00BF2603">
        <w:rPr>
          <w:lang w:eastAsia="zh-CN"/>
        </w:rPr>
        <w:tab/>
      </w:r>
      <w:r w:rsidRPr="00BF2603">
        <w:rPr>
          <w:rFonts w:hint="eastAsia"/>
          <w:lang w:eastAsia="zh-CN"/>
        </w:rPr>
        <w:t>T</w:t>
      </w:r>
      <w:r w:rsidRPr="00BF2603">
        <w:rPr>
          <w:lang w:eastAsia="zh-CN"/>
        </w:rPr>
        <w:t>he UCF sends Consent Response to the NF provider with the result.</w:t>
      </w:r>
    </w:p>
    <w:p w14:paraId="4235E375" w14:textId="77777777" w:rsidR="00355FBC" w:rsidRPr="00BF2603" w:rsidRDefault="00355FBC" w:rsidP="00355FBC">
      <w:pPr>
        <w:pStyle w:val="B10"/>
        <w:rPr>
          <w:lang w:eastAsia="zh-CN"/>
        </w:rPr>
      </w:pPr>
      <w:r w:rsidRPr="00BF2603">
        <w:rPr>
          <w:lang w:eastAsia="zh-CN"/>
        </w:rPr>
        <w:t>7)</w:t>
      </w:r>
      <w:r w:rsidRPr="00BF2603">
        <w:rPr>
          <w:lang w:eastAsia="zh-CN"/>
        </w:rPr>
        <w:tab/>
        <w:t>If the result shows that consent is allowed, the NF provider response to the API invocation, otherwise, the invocation is cancelled.</w:t>
      </w:r>
    </w:p>
    <w:p w14:paraId="2863CCAF" w14:textId="77777777" w:rsidR="00355FBC" w:rsidRPr="00BF2603" w:rsidRDefault="00355FBC" w:rsidP="00355FBC">
      <w:pPr>
        <w:pStyle w:val="NO"/>
        <w:rPr>
          <w:lang w:eastAsia="zh-CN"/>
        </w:rPr>
      </w:pPr>
      <w:r w:rsidRPr="00BF2603">
        <w:rPr>
          <w:lang w:eastAsia="zh-CN"/>
        </w:rPr>
        <w:lastRenderedPageBreak/>
        <w:t>NO</w:t>
      </w:r>
      <w:r w:rsidRPr="00020B56">
        <w:rPr>
          <w:lang w:eastAsia="zh-CN"/>
        </w:rPr>
        <w:t xml:space="preserve">TE </w:t>
      </w:r>
      <w:r>
        <w:rPr>
          <w:lang w:eastAsia="zh-CN"/>
        </w:rPr>
        <w:t>1</w:t>
      </w:r>
      <w:r w:rsidRPr="00020B56">
        <w:rPr>
          <w:lang w:eastAsia="zh-CN"/>
        </w:rPr>
        <w:t xml:space="preserve">: </w:t>
      </w:r>
      <w:r w:rsidRPr="00020B56">
        <w:rPr>
          <w:lang w:eastAsia="zh-CN"/>
        </w:rPr>
        <w:tab/>
        <w:t>Ho</w:t>
      </w:r>
      <w:r w:rsidRPr="00BF2603">
        <w:rPr>
          <w:lang w:eastAsia="zh-CN"/>
        </w:rPr>
        <w:t>w AS's purpose for data processing is determined is not addressed in this solution.</w:t>
      </w:r>
    </w:p>
    <w:p w14:paraId="17B00C80" w14:textId="77777777" w:rsidR="00355FBC" w:rsidRPr="00BF2603" w:rsidRDefault="00355FBC" w:rsidP="00355FBC">
      <w:pPr>
        <w:pStyle w:val="NO"/>
        <w:rPr>
          <w:lang w:eastAsia="zh-CN"/>
        </w:rPr>
      </w:pPr>
      <w:r w:rsidRPr="00BF2603">
        <w:rPr>
          <w:lang w:eastAsia="zh-CN"/>
        </w:rPr>
        <w:t>NOTE</w:t>
      </w:r>
      <w:r>
        <w:rPr>
          <w:lang w:eastAsia="zh-CN"/>
        </w:rPr>
        <w:t xml:space="preserve"> 2</w:t>
      </w:r>
      <w:r w:rsidRPr="00BF2603">
        <w:rPr>
          <w:lang w:eastAsia="zh-CN"/>
        </w:rPr>
        <w:t xml:space="preserve">: </w:t>
      </w:r>
      <w:r w:rsidRPr="00BF2603">
        <w:rPr>
          <w:lang w:eastAsia="zh-CN"/>
        </w:rPr>
        <w:tab/>
        <w:t>How to track where data has been communicated to in case of a requirement for later deletion is not addressed in this solution.</w:t>
      </w:r>
    </w:p>
    <w:p w14:paraId="57DC4372" w14:textId="77777777" w:rsidR="00355FBC" w:rsidRPr="00BF2603" w:rsidRDefault="00355FBC" w:rsidP="00355FBC">
      <w:pPr>
        <w:pStyle w:val="3"/>
        <w:spacing w:after="240"/>
        <w:ind w:left="0" w:firstLine="0"/>
      </w:pPr>
      <w:bookmarkStart w:id="714" w:name="_Toc90902461"/>
      <w:bookmarkStart w:id="715" w:name="_Toc93948447"/>
      <w:bookmarkStart w:id="716" w:name="_Toc93948690"/>
      <w:bookmarkStart w:id="717" w:name="_Toc93948783"/>
      <w:r w:rsidRPr="00BF2603">
        <w:t>7.1.3</w:t>
      </w:r>
      <w:r w:rsidRPr="00BF2603">
        <w:tab/>
        <w:t>Solution evaluation</w:t>
      </w:r>
      <w:bookmarkEnd w:id="714"/>
      <w:bookmarkEnd w:id="715"/>
      <w:bookmarkEnd w:id="716"/>
      <w:bookmarkEnd w:id="717"/>
    </w:p>
    <w:p w14:paraId="3814480D" w14:textId="77777777" w:rsidR="00355FBC" w:rsidRPr="00BF2603" w:rsidRDefault="00355FBC" w:rsidP="00355FBC">
      <w:r w:rsidRPr="00BF2603">
        <w:t>The solution is incomplete.</w:t>
      </w:r>
      <w:bookmarkEnd w:id="699"/>
      <w:bookmarkEnd w:id="700"/>
    </w:p>
    <w:p w14:paraId="7D1CFA2E" w14:textId="77777777" w:rsidR="00355FBC" w:rsidRPr="00BF2603" w:rsidRDefault="00355FBC" w:rsidP="00355FBC">
      <w:pPr>
        <w:pStyle w:val="2"/>
        <w:rPr>
          <w:lang w:eastAsia="zh-CN"/>
        </w:rPr>
      </w:pPr>
      <w:bookmarkStart w:id="718" w:name="_Toc90902462"/>
      <w:bookmarkStart w:id="719" w:name="_Toc93948448"/>
      <w:bookmarkStart w:id="720" w:name="_Toc93948691"/>
      <w:bookmarkStart w:id="721" w:name="_Toc93948784"/>
      <w:r w:rsidRPr="00BF2603">
        <w:t>7.2</w:t>
      </w:r>
      <w:r w:rsidRPr="00BF2603">
        <w:tab/>
        <w:t xml:space="preserve">Solution #2: </w:t>
      </w:r>
      <w:bookmarkStart w:id="722" w:name="OLE_LINK34"/>
      <w:bookmarkStart w:id="723" w:name="OLE_LINK35"/>
      <w:r w:rsidRPr="00BF2603">
        <w:t xml:space="preserve">User Consent for </w:t>
      </w:r>
      <w:bookmarkStart w:id="724" w:name="OLE_LINK23"/>
      <w:bookmarkStart w:id="725" w:name="OLE_LINK22"/>
      <w:r w:rsidRPr="00BF2603">
        <w:t>UE Related Analytics of</w:t>
      </w:r>
      <w:r w:rsidRPr="00BF2603">
        <w:rPr>
          <w:rFonts w:ascii="Times New Roman" w:hAnsi="Times New Roman"/>
        </w:rPr>
        <w:t xml:space="preserve"> </w:t>
      </w:r>
      <w:r w:rsidRPr="00BF2603">
        <w:t>NWDAF</w:t>
      </w:r>
      <w:bookmarkEnd w:id="718"/>
      <w:bookmarkEnd w:id="719"/>
      <w:bookmarkEnd w:id="720"/>
      <w:bookmarkEnd w:id="721"/>
      <w:bookmarkEnd w:id="722"/>
      <w:bookmarkEnd w:id="723"/>
      <w:bookmarkEnd w:id="724"/>
      <w:bookmarkEnd w:id="725"/>
    </w:p>
    <w:p w14:paraId="5BB6A049" w14:textId="77777777" w:rsidR="00355FBC" w:rsidRPr="00BF2603" w:rsidRDefault="00355FBC" w:rsidP="00355FBC">
      <w:pPr>
        <w:pStyle w:val="3"/>
      </w:pPr>
      <w:bookmarkStart w:id="726" w:name="_Toc90902463"/>
      <w:bookmarkStart w:id="727" w:name="_Toc93948449"/>
      <w:bookmarkStart w:id="728" w:name="_Toc93948692"/>
      <w:bookmarkStart w:id="729" w:name="_Toc93948785"/>
      <w:r w:rsidRPr="00BF2603">
        <w:t>7.2.1</w:t>
      </w:r>
      <w:r w:rsidRPr="00BF2603">
        <w:tab/>
        <w:t>Solution overview</w:t>
      </w:r>
      <w:bookmarkEnd w:id="726"/>
      <w:bookmarkEnd w:id="727"/>
      <w:bookmarkEnd w:id="728"/>
      <w:bookmarkEnd w:id="729"/>
    </w:p>
    <w:p w14:paraId="082FE7D1" w14:textId="77777777" w:rsidR="00355FBC" w:rsidRPr="00BF2603" w:rsidRDefault="00355FBC" w:rsidP="00355FBC">
      <w:pPr>
        <w:rPr>
          <w:rFonts w:eastAsia="Batang"/>
          <w:lang w:eastAsia="zh-CN"/>
        </w:rPr>
      </w:pPr>
      <w:r w:rsidRPr="00BF2603">
        <w:rPr>
          <w:rFonts w:eastAsia="Batang"/>
          <w:lang w:eastAsia="zh-CN"/>
        </w:rPr>
        <w:t>The solution addresses key issue #2.</w:t>
      </w:r>
    </w:p>
    <w:p w14:paraId="30DCE17E" w14:textId="77777777" w:rsidR="00355FBC" w:rsidRPr="00BF2603" w:rsidRDefault="00355FBC" w:rsidP="00355FBC">
      <w:pPr>
        <w:rPr>
          <w:rFonts w:eastAsia="Batang"/>
          <w:lang w:eastAsia="zh-CN"/>
        </w:rPr>
      </w:pPr>
      <w:r w:rsidRPr="00BF2603">
        <w:rPr>
          <w:rFonts w:eastAsia="Batang"/>
          <w:lang w:eastAsia="zh-CN"/>
        </w:rPr>
        <w:t>The solution gives an overview for user consent on services provided by NWDAF.</w:t>
      </w:r>
    </w:p>
    <w:p w14:paraId="24C36AD4" w14:textId="77777777" w:rsidR="00355FBC" w:rsidRPr="00BF2603" w:rsidRDefault="00355FBC" w:rsidP="00355FBC">
      <w:pPr>
        <w:pStyle w:val="3"/>
      </w:pPr>
      <w:bookmarkStart w:id="730" w:name="_Toc90902464"/>
      <w:bookmarkStart w:id="731" w:name="_Toc93948450"/>
      <w:bookmarkStart w:id="732" w:name="_Toc93948693"/>
      <w:bookmarkStart w:id="733" w:name="_Toc93948786"/>
      <w:r w:rsidRPr="00BF2603">
        <w:t>7.2.2</w:t>
      </w:r>
      <w:r w:rsidRPr="00BF2603">
        <w:tab/>
        <w:t>Solution details</w:t>
      </w:r>
      <w:bookmarkEnd w:id="730"/>
      <w:bookmarkEnd w:id="731"/>
      <w:bookmarkEnd w:id="732"/>
      <w:bookmarkEnd w:id="733"/>
    </w:p>
    <w:p w14:paraId="77E60880" w14:textId="77777777" w:rsidR="00355FBC" w:rsidRPr="00BF2603" w:rsidRDefault="00355FBC" w:rsidP="00355FBC">
      <w:pPr>
        <w:pStyle w:val="4"/>
        <w:tabs>
          <w:tab w:val="left" w:pos="420"/>
        </w:tabs>
        <w:rPr>
          <w:rFonts w:eastAsia="MS Gothic" w:cs="Arial"/>
          <w:lang w:eastAsia="zh-CN"/>
        </w:rPr>
      </w:pPr>
      <w:bookmarkStart w:id="734" w:name="_Toc90902465"/>
      <w:bookmarkStart w:id="735" w:name="_Toc93948451"/>
      <w:bookmarkStart w:id="736" w:name="_Toc93948694"/>
      <w:bookmarkStart w:id="737" w:name="_Toc93948787"/>
      <w:r w:rsidRPr="00BF2603">
        <w:rPr>
          <w:rFonts w:cs="Arial"/>
          <w:lang w:eastAsia="zh-CN"/>
        </w:rPr>
        <w:t>7.2.2.1</w:t>
      </w:r>
      <w:r w:rsidRPr="00BF2603">
        <w:rPr>
          <w:rFonts w:cs="Arial"/>
          <w:lang w:eastAsia="zh-CN"/>
        </w:rPr>
        <w:tab/>
        <w:t>NF Authorization based on User Consent</w:t>
      </w:r>
      <w:bookmarkEnd w:id="734"/>
      <w:bookmarkEnd w:id="735"/>
      <w:bookmarkEnd w:id="736"/>
      <w:bookmarkEnd w:id="737"/>
    </w:p>
    <w:p w14:paraId="4EE10D43" w14:textId="77777777" w:rsidR="00355FBC" w:rsidRPr="00BF2603" w:rsidRDefault="00355FBC" w:rsidP="00355FBC">
      <w:pPr>
        <w:pStyle w:val="TH"/>
        <w:rPr>
          <w:lang w:eastAsia="zh-CN"/>
        </w:rPr>
      </w:pPr>
      <w:r w:rsidRPr="00BF2603">
        <w:rPr>
          <w:noProof/>
          <w:lang w:val="en-US" w:eastAsia="zh-CN"/>
        </w:rPr>
        <w:drawing>
          <wp:inline distT="0" distB="0" distL="0" distR="0" wp14:anchorId="401E063C" wp14:editId="5AE1FA9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2AC6996F" w14:textId="77777777" w:rsidR="00355FBC" w:rsidRPr="00BF2603" w:rsidRDefault="00355FBC" w:rsidP="00355FBC">
      <w:pPr>
        <w:pStyle w:val="TF"/>
        <w:rPr>
          <w:lang w:eastAsia="zh-CN"/>
        </w:rPr>
      </w:pPr>
      <w:r w:rsidRPr="00BF2603">
        <w:rPr>
          <w:lang w:eastAsia="zh-CN"/>
        </w:rPr>
        <w:t>Figure 7.2.2.1-1: NF Authorization based on User Consent for NWDAF</w:t>
      </w:r>
    </w:p>
    <w:p w14:paraId="1FF905DA" w14:textId="77777777" w:rsidR="00355FBC" w:rsidRPr="00BF2603" w:rsidRDefault="00355FBC" w:rsidP="00355FBC">
      <w:pPr>
        <w:pStyle w:val="B10"/>
        <w:rPr>
          <w:lang w:eastAsia="zh-CN"/>
        </w:rPr>
      </w:pPr>
      <w:r w:rsidRPr="00BF2603">
        <w:rPr>
          <w:lang w:eastAsia="zh-CN"/>
        </w:rPr>
        <w:t>1)</w:t>
      </w:r>
      <w:r w:rsidRPr="00BF2603">
        <w:rPr>
          <w:lang w:eastAsia="zh-CN"/>
        </w:rPr>
        <w:tab/>
        <w:t>The UDM maintains user consent for the subscriber.</w:t>
      </w:r>
    </w:p>
    <w:p w14:paraId="2F623D76" w14:textId="77777777" w:rsidR="00355FBC" w:rsidRPr="00BF2603" w:rsidRDefault="00355FBC" w:rsidP="00355FBC">
      <w:pPr>
        <w:pStyle w:val="B10"/>
        <w:rPr>
          <w:lang w:eastAsia="zh-CN"/>
        </w:rPr>
      </w:pPr>
      <w:r w:rsidRPr="00BF2603">
        <w:rPr>
          <w:lang w:eastAsia="zh-CN"/>
        </w:rPr>
        <w:t>2)</w:t>
      </w:r>
      <w:r w:rsidRPr="00BF2603">
        <w:rPr>
          <w:lang w:eastAsia="zh-CN"/>
        </w:rPr>
        <w:tab/>
        <w:t>The NWDAF sends Data/Analytics Request to Data Provider, the request includes SUPI and analytics ID.</w:t>
      </w:r>
    </w:p>
    <w:p w14:paraId="66DC935C" w14:textId="77777777" w:rsidR="00355FBC" w:rsidRPr="00BF2603" w:rsidRDefault="00355FBC" w:rsidP="00355FBC">
      <w:pPr>
        <w:pStyle w:val="B10"/>
        <w:rPr>
          <w:lang w:eastAsia="zh-CN"/>
        </w:rPr>
      </w:pPr>
      <w:r w:rsidRPr="00BF2603">
        <w:rPr>
          <w:lang w:eastAsia="zh-CN"/>
        </w:rPr>
        <w:t>3)</w:t>
      </w:r>
      <w:r w:rsidRPr="00BF2603">
        <w:rPr>
          <w:lang w:eastAsia="zh-CN"/>
        </w:rPr>
        <w:tab/>
        <w:t>If the request is for specific analytics, e.g. may collect UE's information for UE related analytics, the Data provider checks whether user consent is needed for the analytics according to local policy, e.g. regulation.</w:t>
      </w:r>
    </w:p>
    <w:p w14:paraId="370E12CE" w14:textId="77777777" w:rsidR="00355FBC" w:rsidRPr="00BF2603" w:rsidRDefault="00355FBC" w:rsidP="00355FBC">
      <w:pPr>
        <w:pStyle w:val="B10"/>
        <w:rPr>
          <w:lang w:eastAsia="zh-CN"/>
        </w:rPr>
      </w:pPr>
      <w:r w:rsidRPr="00BF2603">
        <w:rPr>
          <w:lang w:eastAsia="zh-CN"/>
        </w:rPr>
        <w:t>4)</w:t>
      </w:r>
      <w:r w:rsidRPr="00BF2603">
        <w:rPr>
          <w:lang w:eastAsia="zh-CN"/>
        </w:rPr>
        <w:tab/>
        <w:t>The Data Provider sends Consent Check Request message to the UDM. The message includes the service ID, the Service Provider ID and the SUPI. The service ID is associated with the analytics ID.</w:t>
      </w:r>
    </w:p>
    <w:p w14:paraId="31F42F45" w14:textId="77777777" w:rsidR="00355FBC" w:rsidRPr="00BF2603" w:rsidRDefault="00355FBC" w:rsidP="00355FBC">
      <w:pPr>
        <w:pStyle w:val="B10"/>
        <w:rPr>
          <w:lang w:eastAsia="zh-CN"/>
        </w:rPr>
      </w:pPr>
      <w:r w:rsidRPr="00BF2603">
        <w:rPr>
          <w:lang w:eastAsia="zh-CN"/>
        </w:rPr>
        <w:t>5)</w:t>
      </w:r>
      <w:r w:rsidRPr="00BF2603">
        <w:rPr>
          <w:lang w:eastAsia="zh-CN"/>
        </w:rPr>
        <w:tab/>
        <w:t>The UDM checks user consent according to the maintained user consent.</w:t>
      </w:r>
    </w:p>
    <w:p w14:paraId="7FC63A03" w14:textId="77777777" w:rsidR="00355FBC" w:rsidRPr="00BF2603" w:rsidRDefault="00355FBC" w:rsidP="00355FBC">
      <w:pPr>
        <w:pStyle w:val="B10"/>
        <w:rPr>
          <w:lang w:eastAsia="zh-CN"/>
        </w:rPr>
      </w:pPr>
      <w:r w:rsidRPr="00BF2603">
        <w:rPr>
          <w:lang w:eastAsia="zh-CN"/>
        </w:rPr>
        <w:lastRenderedPageBreak/>
        <w:t>6)</w:t>
      </w:r>
      <w:r w:rsidRPr="00BF2603">
        <w:rPr>
          <w:lang w:eastAsia="zh-CN"/>
        </w:rPr>
        <w:tab/>
        <w:t>The UDM sends Consent Check Response message to the Data Provider. The message includes the result, i.e. permission granted or denied.</w:t>
      </w:r>
    </w:p>
    <w:p w14:paraId="72AC7E05" w14:textId="77777777" w:rsidR="00355FBC" w:rsidRPr="00BF2603" w:rsidRDefault="00355FBC" w:rsidP="00355FBC">
      <w:pPr>
        <w:pStyle w:val="B10"/>
        <w:rPr>
          <w:lang w:eastAsia="zh-CN"/>
        </w:rPr>
      </w:pPr>
      <w:r w:rsidRPr="00BF2603">
        <w:rPr>
          <w:lang w:eastAsia="zh-CN"/>
        </w:rPr>
        <w:t>7)</w:t>
      </w:r>
      <w:r w:rsidRPr="00BF2603">
        <w:rPr>
          <w:lang w:eastAsia="zh-CN"/>
        </w:rPr>
        <w:tab/>
        <w:t>The Data Provider starts to collect the requested data based on the result.</w:t>
      </w:r>
    </w:p>
    <w:p w14:paraId="5E6B8C9C" w14:textId="77777777" w:rsidR="00355FBC" w:rsidRPr="00BF2603" w:rsidRDefault="00355FBC" w:rsidP="00355FBC">
      <w:pPr>
        <w:pStyle w:val="NO"/>
        <w:rPr>
          <w:lang w:eastAsia="zh-CN"/>
        </w:rPr>
      </w:pPr>
      <w:r w:rsidRPr="00BF2603">
        <w:rPr>
          <w:lang w:eastAsia="zh-CN"/>
        </w:rPr>
        <w:t xml:space="preserve">NOTE 1: </w:t>
      </w:r>
      <w:r w:rsidRPr="00BF2603">
        <w:rPr>
          <w:lang w:eastAsia="zh-CN"/>
        </w:rPr>
        <w:tab/>
        <w:t>If step 2 is done in another place like in NWDAF or UDM, the details are not addressed in this solution.</w:t>
      </w:r>
    </w:p>
    <w:p w14:paraId="5EFE342E" w14:textId="77777777" w:rsidR="00355FBC" w:rsidRPr="00BF2603" w:rsidRDefault="00355FBC" w:rsidP="00355FBC">
      <w:pPr>
        <w:pStyle w:val="NO"/>
        <w:rPr>
          <w:lang w:eastAsia="zh-CN"/>
        </w:rPr>
      </w:pPr>
      <w:r w:rsidRPr="00BF2603">
        <w:rPr>
          <w:lang w:eastAsia="zh-CN"/>
        </w:rPr>
        <w:t xml:space="preserve">NOTE 2: </w:t>
      </w:r>
      <w:r w:rsidRPr="00BF2603">
        <w:rPr>
          <w:lang w:eastAsia="zh-CN"/>
        </w:rPr>
        <w:tab/>
        <w:t>When UDM itself is data provider, the details are not addressed in this solution.</w:t>
      </w:r>
    </w:p>
    <w:p w14:paraId="5924BE0C" w14:textId="77777777" w:rsidR="00355FBC" w:rsidRPr="00BF2603" w:rsidRDefault="00355FBC" w:rsidP="00355FBC">
      <w:pPr>
        <w:pStyle w:val="4"/>
        <w:tabs>
          <w:tab w:val="left" w:pos="420"/>
        </w:tabs>
        <w:rPr>
          <w:rFonts w:cs="Arial"/>
          <w:lang w:eastAsia="zh-CN"/>
        </w:rPr>
      </w:pPr>
      <w:bookmarkStart w:id="738" w:name="_Toc90902466"/>
      <w:bookmarkStart w:id="739" w:name="_Toc93948452"/>
      <w:bookmarkStart w:id="740" w:name="_Toc93948695"/>
      <w:bookmarkStart w:id="741" w:name="_Toc93948788"/>
      <w:r w:rsidRPr="00BF2603">
        <w:rPr>
          <w:rFonts w:cs="Arial"/>
          <w:lang w:eastAsia="zh-CN"/>
        </w:rPr>
        <w:t>7.2.2.2</w:t>
      </w:r>
      <w:r w:rsidRPr="00BF2603">
        <w:rPr>
          <w:rFonts w:cs="Arial"/>
          <w:lang w:eastAsia="zh-CN"/>
        </w:rPr>
        <w:tab/>
        <w:t>User Consent Format</w:t>
      </w:r>
      <w:bookmarkEnd w:id="738"/>
      <w:bookmarkEnd w:id="739"/>
      <w:bookmarkEnd w:id="740"/>
      <w:bookmarkEnd w:id="741"/>
    </w:p>
    <w:p w14:paraId="719BBD6E" w14:textId="77777777" w:rsidR="00355FBC" w:rsidRPr="00BF2603" w:rsidRDefault="00355FBC" w:rsidP="00355FBC">
      <w:pPr>
        <w:rPr>
          <w:rFonts w:eastAsia="Batang"/>
          <w:lang w:eastAsia="zh-CN"/>
        </w:rPr>
      </w:pPr>
      <w:r w:rsidRPr="00BF2603">
        <w:rPr>
          <w:rFonts w:eastAsia="Batang"/>
          <w:lang w:eastAsia="zh-CN"/>
        </w:rPr>
        <w:t>The UDM maintains the following parameters for user consent for services provided by NWDAF:</w:t>
      </w:r>
    </w:p>
    <w:p w14:paraId="7EBF1473" w14:textId="77777777" w:rsidR="00355FBC" w:rsidRPr="00BF2603" w:rsidRDefault="00355FBC" w:rsidP="00355FBC">
      <w:pPr>
        <w:pStyle w:val="B10"/>
        <w:rPr>
          <w:lang w:eastAsia="zh-CN"/>
        </w:rPr>
      </w:pPr>
      <w:r w:rsidRPr="00BF2603">
        <w:rPr>
          <w:lang w:eastAsia="zh-CN"/>
        </w:rPr>
        <w:t>-</w:t>
      </w:r>
      <w:r w:rsidRPr="00BF2603">
        <w:rPr>
          <w:lang w:eastAsia="zh-CN"/>
        </w:rPr>
        <w:tab/>
        <w:t>UE ID: refers to a subscriber, can be SUPI.</w:t>
      </w:r>
    </w:p>
    <w:p w14:paraId="03808AC6" w14:textId="77777777" w:rsidR="00355FBC" w:rsidRPr="00BF2603" w:rsidRDefault="00355FBC" w:rsidP="00355FBC">
      <w:pPr>
        <w:pStyle w:val="B10"/>
        <w:rPr>
          <w:lang w:eastAsia="zh-CN"/>
        </w:rPr>
      </w:pPr>
      <w:r w:rsidRPr="00BF2603">
        <w:rPr>
          <w:lang w:eastAsia="zh-CN"/>
        </w:rPr>
        <w:t>-</w:t>
      </w:r>
      <w:r w:rsidRPr="00BF2603">
        <w:rPr>
          <w:lang w:eastAsia="zh-CN"/>
        </w:rPr>
        <w:tab/>
        <w:t xml:space="preserve">Service Provider ID: refers to a service provider who provides </w:t>
      </w:r>
      <w:bookmarkStart w:id="742" w:name="OLE_LINK29"/>
      <w:bookmarkStart w:id="743" w:name="OLE_LINK28"/>
      <w:r w:rsidRPr="00BF2603">
        <w:rPr>
          <w:lang w:eastAsia="zh-CN"/>
        </w:rPr>
        <w:t>data analytics</w:t>
      </w:r>
      <w:bookmarkEnd w:id="742"/>
      <w:bookmarkEnd w:id="743"/>
      <w:r w:rsidRPr="00BF2603">
        <w:rPr>
          <w:lang w:eastAsia="zh-CN"/>
        </w:rPr>
        <w:t xml:space="preserve"> service for the UE, can be PLMN ID.</w:t>
      </w:r>
    </w:p>
    <w:p w14:paraId="75587F4E" w14:textId="77777777" w:rsidR="00355FBC" w:rsidRPr="00BF2603" w:rsidRDefault="00355FBC" w:rsidP="00355FBC">
      <w:pPr>
        <w:pStyle w:val="B10"/>
        <w:rPr>
          <w:lang w:eastAsia="zh-CN"/>
        </w:rPr>
      </w:pPr>
      <w:r w:rsidRPr="00BF2603">
        <w:rPr>
          <w:lang w:eastAsia="zh-CN"/>
        </w:rPr>
        <w:t>-</w:t>
      </w:r>
      <w:r w:rsidRPr="00BF2603">
        <w:rPr>
          <w:lang w:eastAsia="zh-CN"/>
        </w:rPr>
        <w:tab/>
        <w:t>Service ID: refers to a data analytics service, can be analytics ID.</w:t>
      </w:r>
    </w:p>
    <w:p w14:paraId="5F18C813" w14:textId="77777777" w:rsidR="00355FBC" w:rsidRPr="00BF2603" w:rsidRDefault="00355FBC" w:rsidP="00355FBC">
      <w:pPr>
        <w:rPr>
          <w:rFonts w:eastAsia="Batang"/>
          <w:lang w:eastAsia="zh-CN"/>
        </w:rPr>
      </w:pPr>
      <w:r w:rsidRPr="00BF2603">
        <w:rPr>
          <w:rFonts w:eastAsia="Batang"/>
          <w:lang w:eastAsia="zh-CN"/>
        </w:rPr>
        <w:t>Those parameters are combined to indicate that a specific subscriber has user consent to consume specific network analytics service provided by the specific service provider.</w:t>
      </w:r>
    </w:p>
    <w:p w14:paraId="54C05ABE" w14:textId="77777777" w:rsidR="00355FBC" w:rsidRPr="00BF2603" w:rsidRDefault="00355FBC" w:rsidP="00355FBC">
      <w:pPr>
        <w:pStyle w:val="4"/>
        <w:tabs>
          <w:tab w:val="left" w:pos="420"/>
        </w:tabs>
        <w:rPr>
          <w:rFonts w:eastAsia="MS Gothic" w:cs="Arial"/>
          <w:lang w:eastAsia="zh-CN"/>
        </w:rPr>
      </w:pPr>
      <w:bookmarkStart w:id="744" w:name="_Toc90902467"/>
      <w:bookmarkStart w:id="745" w:name="_Toc93948453"/>
      <w:bookmarkStart w:id="746" w:name="_Toc93948696"/>
      <w:bookmarkStart w:id="747" w:name="_Toc93948789"/>
      <w:r w:rsidRPr="00BF2603">
        <w:rPr>
          <w:rFonts w:cs="Arial"/>
          <w:lang w:eastAsia="zh-CN"/>
        </w:rPr>
        <w:t>7.2.2.3</w:t>
      </w:r>
      <w:r w:rsidRPr="00BF2603">
        <w:rPr>
          <w:rFonts w:cs="Arial"/>
          <w:lang w:eastAsia="zh-CN"/>
        </w:rPr>
        <w:tab/>
        <w:t>Obtain of User Consent</w:t>
      </w:r>
      <w:bookmarkEnd w:id="744"/>
      <w:bookmarkEnd w:id="745"/>
      <w:bookmarkEnd w:id="746"/>
      <w:bookmarkEnd w:id="747"/>
    </w:p>
    <w:p w14:paraId="7265FCB1" w14:textId="77777777" w:rsidR="00355FBC" w:rsidRPr="00BF2603" w:rsidRDefault="00355FBC" w:rsidP="00355FBC">
      <w:pPr>
        <w:rPr>
          <w:rFonts w:eastAsia="Batang"/>
          <w:lang w:eastAsia="zh-CN"/>
        </w:rPr>
      </w:pPr>
      <w:r w:rsidRPr="00BF2603">
        <w:rPr>
          <w:rFonts w:eastAsia="Batang"/>
          <w:lang w:eastAsia="zh-CN"/>
        </w:rPr>
        <w:t>The subscriber may give its consent to operator when the subscriber signs service contract with the operator.</w:t>
      </w:r>
    </w:p>
    <w:p w14:paraId="4D9C120E" w14:textId="77777777" w:rsidR="00355FBC" w:rsidRPr="00BF2603" w:rsidRDefault="00355FBC" w:rsidP="00355FBC">
      <w:pPr>
        <w:pStyle w:val="3"/>
      </w:pPr>
      <w:bookmarkStart w:id="748" w:name="_Toc90902468"/>
      <w:bookmarkStart w:id="749" w:name="_Toc93948454"/>
      <w:bookmarkStart w:id="750" w:name="_Toc93948697"/>
      <w:bookmarkStart w:id="751" w:name="_Toc93948790"/>
      <w:r w:rsidRPr="00BF2603">
        <w:t>7.2.3</w:t>
      </w:r>
      <w:r w:rsidRPr="00BF2603">
        <w:tab/>
        <w:t>Solution evaluation</w:t>
      </w:r>
      <w:bookmarkEnd w:id="748"/>
      <w:bookmarkEnd w:id="749"/>
      <w:bookmarkEnd w:id="750"/>
      <w:bookmarkEnd w:id="751"/>
    </w:p>
    <w:p w14:paraId="776D7162" w14:textId="77777777" w:rsidR="00355FBC" w:rsidRPr="00BF2603" w:rsidRDefault="00355FBC" w:rsidP="00355FBC">
      <w:pPr>
        <w:rPr>
          <w:rFonts w:eastAsia="Batang"/>
          <w:lang w:eastAsia="zh-CN"/>
        </w:rPr>
      </w:pPr>
      <w:r w:rsidRPr="00BF2603">
        <w:rPr>
          <w:rFonts w:eastAsia="Batang"/>
          <w:lang w:eastAsia="zh-CN"/>
        </w:rPr>
        <w:t>The solution is incomplete.</w:t>
      </w:r>
    </w:p>
    <w:p w14:paraId="3CA3B5B0" w14:textId="77777777" w:rsidR="00355FBC" w:rsidRPr="00BF2603" w:rsidRDefault="00355FBC" w:rsidP="00355FBC">
      <w:pPr>
        <w:pStyle w:val="2"/>
      </w:pPr>
      <w:bookmarkStart w:id="752" w:name="_Toc90902469"/>
      <w:bookmarkStart w:id="753" w:name="_Toc93948455"/>
      <w:bookmarkStart w:id="754" w:name="_Toc93948698"/>
      <w:bookmarkStart w:id="755" w:name="_Toc93948791"/>
      <w:r w:rsidRPr="00BF2603">
        <w:t>7.3</w:t>
      </w:r>
      <w:r w:rsidRPr="00BF2603">
        <w:tab/>
        <w:t>Solution #3: User Consent for UE Related Analytics of NWDAF</w:t>
      </w:r>
      <w:bookmarkEnd w:id="752"/>
      <w:bookmarkEnd w:id="753"/>
      <w:bookmarkEnd w:id="754"/>
      <w:bookmarkEnd w:id="755"/>
    </w:p>
    <w:p w14:paraId="6F7DE8CB" w14:textId="77777777" w:rsidR="00355FBC" w:rsidRPr="00BF2603" w:rsidRDefault="00355FBC" w:rsidP="00355FBC">
      <w:pPr>
        <w:pStyle w:val="3"/>
      </w:pPr>
      <w:bookmarkStart w:id="756" w:name="_Toc90902470"/>
      <w:bookmarkStart w:id="757" w:name="_Toc93948456"/>
      <w:bookmarkStart w:id="758" w:name="_Toc93948699"/>
      <w:bookmarkStart w:id="759" w:name="_Toc93948792"/>
      <w:r w:rsidRPr="00BF2603">
        <w:t>7.3.1</w:t>
      </w:r>
      <w:r w:rsidRPr="00BF2603">
        <w:tab/>
        <w:t>Solution overview</w:t>
      </w:r>
      <w:bookmarkEnd w:id="756"/>
      <w:bookmarkEnd w:id="757"/>
      <w:bookmarkEnd w:id="758"/>
      <w:bookmarkEnd w:id="759"/>
    </w:p>
    <w:p w14:paraId="4C589501" w14:textId="77777777" w:rsidR="00355FBC" w:rsidRPr="00BF2603" w:rsidRDefault="00355FBC" w:rsidP="00355FBC">
      <w:pPr>
        <w:rPr>
          <w:rFonts w:eastAsia="Batang"/>
          <w:lang w:eastAsia="zh-CN"/>
        </w:rPr>
      </w:pPr>
      <w:r w:rsidRPr="00BF2603">
        <w:rPr>
          <w:rFonts w:eastAsia="Batang"/>
          <w:lang w:eastAsia="zh-CN"/>
        </w:rPr>
        <w:t>The solution addresses key issue #2.</w:t>
      </w:r>
    </w:p>
    <w:p w14:paraId="7D591882" w14:textId="77777777" w:rsidR="00355FBC" w:rsidRPr="00BF2603" w:rsidRDefault="00355FBC" w:rsidP="00355FBC">
      <w:pPr>
        <w:rPr>
          <w:rFonts w:eastAsia="Batang"/>
          <w:lang w:eastAsia="zh-CN"/>
        </w:rPr>
      </w:pPr>
      <w:r w:rsidRPr="00BF2603">
        <w:rPr>
          <w:rFonts w:eastAsia="Batang"/>
          <w:lang w:eastAsia="zh-CN"/>
        </w:rPr>
        <w:t>The solution gives an overview for user consent on services provided by NWDAF.</w:t>
      </w:r>
    </w:p>
    <w:p w14:paraId="5E0E2890" w14:textId="77777777" w:rsidR="00355FBC" w:rsidRPr="00BF2603" w:rsidRDefault="00355FBC" w:rsidP="00355FBC">
      <w:pPr>
        <w:pStyle w:val="3"/>
      </w:pPr>
      <w:bookmarkStart w:id="760" w:name="_Toc90902471"/>
      <w:bookmarkStart w:id="761" w:name="_Toc93948457"/>
      <w:bookmarkStart w:id="762" w:name="_Toc93948700"/>
      <w:bookmarkStart w:id="763" w:name="_Toc93948793"/>
      <w:r w:rsidRPr="00BF2603">
        <w:lastRenderedPageBreak/>
        <w:t>7.3.2</w:t>
      </w:r>
      <w:r w:rsidRPr="00BF2603">
        <w:tab/>
        <w:t>Solution details</w:t>
      </w:r>
      <w:bookmarkEnd w:id="760"/>
      <w:bookmarkEnd w:id="761"/>
      <w:bookmarkEnd w:id="762"/>
      <w:bookmarkEnd w:id="763"/>
    </w:p>
    <w:p w14:paraId="60370789" w14:textId="77777777" w:rsidR="00355FBC" w:rsidRPr="00BF2603" w:rsidRDefault="00355FBC" w:rsidP="00355FBC">
      <w:pPr>
        <w:pStyle w:val="4"/>
        <w:rPr>
          <w:lang w:eastAsia="zh-CN"/>
        </w:rPr>
      </w:pPr>
      <w:bookmarkStart w:id="764" w:name="_Toc90902472"/>
      <w:bookmarkStart w:id="765" w:name="_Toc93948458"/>
      <w:bookmarkStart w:id="766" w:name="_Toc93948701"/>
      <w:bookmarkStart w:id="767" w:name="_Toc93948794"/>
      <w:r w:rsidRPr="00BF2603">
        <w:rPr>
          <w:lang w:eastAsia="zh-CN"/>
        </w:rPr>
        <w:t>7.3.2.1</w:t>
      </w:r>
      <w:r w:rsidRPr="00BF2603">
        <w:rPr>
          <w:lang w:eastAsia="zh-CN"/>
        </w:rPr>
        <w:tab/>
        <w:t>NF Authorization based on User Consent</w:t>
      </w:r>
      <w:bookmarkEnd w:id="764"/>
      <w:bookmarkEnd w:id="765"/>
      <w:bookmarkEnd w:id="766"/>
      <w:bookmarkEnd w:id="767"/>
    </w:p>
    <w:p w14:paraId="3A28E9D6" w14:textId="77777777" w:rsidR="00355FBC" w:rsidRPr="00BF2603" w:rsidRDefault="00355FBC" w:rsidP="00355FBC">
      <w:pPr>
        <w:pStyle w:val="TH"/>
        <w:rPr>
          <w:rFonts w:eastAsia="等线"/>
          <w:lang w:eastAsia="zh-CN"/>
        </w:rPr>
      </w:pPr>
      <w:r w:rsidRPr="00BF2603">
        <w:rPr>
          <w:noProof/>
          <w:lang w:val="en-US" w:eastAsia="zh-CN"/>
        </w:rPr>
        <w:drawing>
          <wp:inline distT="0" distB="0" distL="0" distR="0" wp14:anchorId="2A5882E6" wp14:editId="20A282EE">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4E9F9321" w14:textId="77777777" w:rsidR="00355FBC" w:rsidRPr="00BF2603" w:rsidRDefault="00355FBC" w:rsidP="00355FBC">
      <w:pPr>
        <w:pStyle w:val="TF"/>
        <w:rPr>
          <w:lang w:eastAsia="zh-CN"/>
        </w:rPr>
      </w:pPr>
      <w:r w:rsidRPr="00BF2603">
        <w:rPr>
          <w:lang w:eastAsia="zh-CN"/>
        </w:rPr>
        <w:t>Figure 7.3.2.1-1: NF Authorization based on User Consent for NWDAF</w:t>
      </w:r>
    </w:p>
    <w:p w14:paraId="5ADC3167" w14:textId="77777777" w:rsidR="00355FBC" w:rsidRPr="00BF2603" w:rsidRDefault="00355FBC" w:rsidP="00355FBC">
      <w:pPr>
        <w:pStyle w:val="B10"/>
        <w:rPr>
          <w:rFonts w:eastAsia="等线"/>
          <w:lang w:eastAsia="zh-CN"/>
        </w:rPr>
      </w:pPr>
      <w:r w:rsidRPr="00BF2603">
        <w:rPr>
          <w:lang w:eastAsia="zh-CN"/>
        </w:rPr>
        <w:t>-</w:t>
      </w:r>
      <w:r w:rsidRPr="00BF2603">
        <w:rPr>
          <w:lang w:eastAsia="zh-CN"/>
        </w:rPr>
        <w:tab/>
        <w:t>The UDM maintains user consent for the subscriber.</w:t>
      </w:r>
    </w:p>
    <w:p w14:paraId="4C602325" w14:textId="77777777" w:rsidR="00355FBC" w:rsidRPr="00BF2603" w:rsidRDefault="00355FBC" w:rsidP="00355FBC">
      <w:pPr>
        <w:pStyle w:val="B10"/>
        <w:rPr>
          <w:rFonts w:eastAsia="等线"/>
          <w:lang w:eastAsia="zh-CN"/>
        </w:rPr>
      </w:pPr>
      <w:r w:rsidRPr="00BF2603">
        <w:rPr>
          <w:lang w:eastAsia="zh-CN"/>
        </w:rPr>
        <w:t>-</w:t>
      </w:r>
      <w:r w:rsidRPr="00BF2603">
        <w:rPr>
          <w:lang w:eastAsia="zh-CN"/>
        </w:rPr>
        <w:tab/>
        <w:t>If the NWDAF receives request for specific analytics from Data Consumer, e.g. it may collect UE's information for UE related analytics, the NWDAF checks whether user consent is needed for the analytics according to local policy, e.g. regulation.</w:t>
      </w:r>
    </w:p>
    <w:p w14:paraId="1F311D68" w14:textId="77777777" w:rsidR="00355FBC" w:rsidRPr="00BF2603" w:rsidRDefault="00355FBC" w:rsidP="00355FBC">
      <w:pPr>
        <w:pStyle w:val="B10"/>
        <w:rPr>
          <w:rFonts w:eastAsia="等线"/>
          <w:lang w:eastAsia="zh-CN"/>
        </w:rPr>
      </w:pPr>
      <w:r w:rsidRPr="00BF2603">
        <w:rPr>
          <w:lang w:eastAsia="zh-CN"/>
        </w:rPr>
        <w:t>-</w:t>
      </w:r>
      <w:r w:rsidRPr="00BF2603">
        <w:rPr>
          <w:lang w:eastAsia="zh-CN"/>
        </w:rPr>
        <w:tab/>
        <w:t xml:space="preserve">If there is no user consent parameters in the NWDAF's UE context, the NWDAF sends Nudm_SDM_Get Request message to the UDM. The input "Subscription data type(s)" </w:t>
      </w:r>
      <w:r>
        <w:rPr>
          <w:lang w:eastAsia="zh-CN"/>
        </w:rPr>
        <w:t>is</w:t>
      </w:r>
      <w:r w:rsidRPr="00BF2603">
        <w:rPr>
          <w:lang w:eastAsia="zh-CN"/>
        </w:rPr>
        <w:t xml:space="preserve"> set to "user consent subscription data", the input "Key for each Subscription data type(s)" </w:t>
      </w:r>
      <w:r>
        <w:rPr>
          <w:lang w:eastAsia="zh-CN"/>
        </w:rPr>
        <w:t>is</w:t>
      </w:r>
      <w:r w:rsidRPr="00BF2603">
        <w:rPr>
          <w:lang w:eastAsia="zh-CN"/>
        </w:rPr>
        <w:t xml:space="preserve"> set to "SUPI", the input "Data Sub Key(s)" </w:t>
      </w:r>
      <w:r>
        <w:rPr>
          <w:lang w:eastAsia="zh-CN"/>
        </w:rPr>
        <w:t>is</w:t>
      </w:r>
      <w:r w:rsidRPr="00BF2603">
        <w:rPr>
          <w:lang w:eastAsia="zh-CN"/>
        </w:rPr>
        <w:t xml:space="preserve"> set to "data processor ID" and/or "purpose of data process".</w:t>
      </w:r>
    </w:p>
    <w:p w14:paraId="3A41E5E4" w14:textId="77777777" w:rsidR="00355FBC" w:rsidRPr="00BF2603" w:rsidRDefault="00355FBC" w:rsidP="00355FBC">
      <w:pPr>
        <w:pStyle w:val="B10"/>
        <w:rPr>
          <w:rFonts w:eastAsia="等线"/>
          <w:lang w:eastAsia="zh-CN"/>
        </w:rPr>
      </w:pPr>
      <w:r w:rsidRPr="00BF2603">
        <w:rPr>
          <w:lang w:eastAsia="zh-CN"/>
        </w:rPr>
        <w:t>-</w:t>
      </w:r>
      <w:r w:rsidRPr="00BF2603">
        <w:rPr>
          <w:lang w:eastAsia="zh-CN"/>
        </w:rPr>
        <w:tab/>
        <w:t>The UDM retrieves user consent parameters.</w:t>
      </w:r>
    </w:p>
    <w:p w14:paraId="0D1D1DC5" w14:textId="77777777" w:rsidR="00355FBC" w:rsidRPr="00BF2603" w:rsidRDefault="00355FBC" w:rsidP="00355FBC">
      <w:pPr>
        <w:pStyle w:val="B10"/>
        <w:rPr>
          <w:rFonts w:eastAsia="等线"/>
          <w:lang w:eastAsia="zh-CN"/>
        </w:rPr>
      </w:pPr>
      <w:r w:rsidRPr="00BF2603">
        <w:rPr>
          <w:lang w:eastAsia="zh-CN"/>
        </w:rPr>
        <w:t>-</w:t>
      </w:r>
      <w:r w:rsidRPr="00BF2603">
        <w:rPr>
          <w:lang w:eastAsia="zh-CN"/>
        </w:rPr>
        <w:tab/>
        <w:t>The UDM sends Nudm_SDM_Get Response message to the Data Provider. The message includes the user consent parameters. The NWDAF stores the user consent parameters in the NWDAF's UE context.</w:t>
      </w:r>
    </w:p>
    <w:p w14:paraId="310BBC0D" w14:textId="77777777" w:rsidR="00355FBC" w:rsidRPr="00BF2603" w:rsidRDefault="00355FBC" w:rsidP="00355FBC">
      <w:pPr>
        <w:pStyle w:val="B10"/>
        <w:rPr>
          <w:rFonts w:eastAsia="等线"/>
          <w:lang w:eastAsia="zh-CN"/>
        </w:rPr>
      </w:pPr>
      <w:r w:rsidRPr="00BF2603">
        <w:rPr>
          <w:lang w:eastAsia="zh-CN"/>
        </w:rPr>
        <w:t>-</w:t>
      </w:r>
      <w:r w:rsidRPr="00BF2603">
        <w:rPr>
          <w:lang w:eastAsia="zh-CN"/>
        </w:rPr>
        <w:tab/>
        <w:t>Based on the user consent parameters, the NWDAF sends Data/Analytics Request to Data Provider, the request includes the SUPI and the analytics ID.</w:t>
      </w:r>
    </w:p>
    <w:p w14:paraId="2A39FC04" w14:textId="77777777" w:rsidR="00355FBC" w:rsidRPr="00BF2603" w:rsidRDefault="00355FBC" w:rsidP="00355FBC">
      <w:pPr>
        <w:pStyle w:val="B10"/>
        <w:rPr>
          <w:rFonts w:eastAsia="等线"/>
          <w:lang w:eastAsia="zh-CN"/>
        </w:rPr>
      </w:pPr>
      <w:r w:rsidRPr="00BF2603">
        <w:rPr>
          <w:lang w:eastAsia="zh-CN"/>
        </w:rPr>
        <w:t>-</w:t>
      </w:r>
      <w:r w:rsidRPr="00BF2603">
        <w:rPr>
          <w:lang w:eastAsia="zh-CN"/>
        </w:rPr>
        <w:tab/>
        <w:t>The Data Provider starts to collect the requested data based on the result.</w:t>
      </w:r>
    </w:p>
    <w:p w14:paraId="0D85EF43" w14:textId="77777777" w:rsidR="00355FBC" w:rsidRPr="00BF2603" w:rsidRDefault="00355FBC" w:rsidP="00355FBC">
      <w:pPr>
        <w:pStyle w:val="4"/>
        <w:rPr>
          <w:lang w:eastAsia="zh-CN"/>
        </w:rPr>
      </w:pPr>
      <w:bookmarkStart w:id="768" w:name="_Toc90902473"/>
      <w:bookmarkStart w:id="769" w:name="_Toc93948459"/>
      <w:bookmarkStart w:id="770" w:name="_Toc93948702"/>
      <w:bookmarkStart w:id="771" w:name="_Toc93948795"/>
      <w:r w:rsidRPr="00BF2603">
        <w:rPr>
          <w:lang w:eastAsia="zh-CN"/>
        </w:rPr>
        <w:t>7.3.2.2</w:t>
      </w:r>
      <w:r w:rsidRPr="00BF2603">
        <w:rPr>
          <w:lang w:eastAsia="zh-CN"/>
        </w:rPr>
        <w:tab/>
        <w:t>User Consent Format</w:t>
      </w:r>
      <w:bookmarkEnd w:id="768"/>
      <w:bookmarkEnd w:id="769"/>
      <w:bookmarkEnd w:id="770"/>
      <w:bookmarkEnd w:id="771"/>
    </w:p>
    <w:p w14:paraId="66388D97" w14:textId="77777777" w:rsidR="00355FBC" w:rsidRPr="00BF2603" w:rsidRDefault="00355FBC" w:rsidP="00355FBC">
      <w:pPr>
        <w:rPr>
          <w:rFonts w:eastAsia="Batang"/>
          <w:lang w:eastAsia="zh-CN"/>
        </w:rPr>
      </w:pPr>
      <w:r w:rsidRPr="00BF2603">
        <w:rPr>
          <w:rFonts w:eastAsia="Batang"/>
          <w:lang w:eastAsia="zh-CN"/>
        </w:rPr>
        <w:t>The UDM maintains the following user consent parameters for services provided by NWDAF:</w:t>
      </w:r>
    </w:p>
    <w:p w14:paraId="229CD929" w14:textId="77777777" w:rsidR="00355FBC" w:rsidRPr="00BF2603" w:rsidRDefault="00355FBC" w:rsidP="00355FBC">
      <w:pPr>
        <w:pStyle w:val="B10"/>
        <w:rPr>
          <w:lang w:eastAsia="zh-CN"/>
        </w:rPr>
      </w:pPr>
      <w:r w:rsidRPr="00BF2603">
        <w:rPr>
          <w:lang w:eastAsia="zh-CN"/>
        </w:rPr>
        <w:t>-</w:t>
      </w:r>
      <w:r w:rsidRPr="00BF2603">
        <w:rPr>
          <w:lang w:eastAsia="zh-CN"/>
        </w:rPr>
        <w:tab/>
        <w:t>UE ID: refers to a subscriber, can be SUPI.</w:t>
      </w:r>
    </w:p>
    <w:p w14:paraId="7643C4AC" w14:textId="77777777" w:rsidR="00355FBC" w:rsidRPr="00BF2603" w:rsidRDefault="00355FBC" w:rsidP="00355FBC">
      <w:pPr>
        <w:pStyle w:val="B10"/>
        <w:rPr>
          <w:lang w:eastAsia="zh-CN"/>
        </w:rPr>
      </w:pPr>
      <w:r w:rsidRPr="00BF2603">
        <w:rPr>
          <w:lang w:eastAsia="zh-CN"/>
        </w:rPr>
        <w:t>-</w:t>
      </w:r>
      <w:r w:rsidRPr="00BF2603">
        <w:rPr>
          <w:lang w:eastAsia="zh-CN"/>
        </w:rPr>
        <w:tab/>
        <w:t>Data Processor ID: refers to a service provider who provides data analytics service for the UE, can be PLMN ID.</w:t>
      </w:r>
    </w:p>
    <w:p w14:paraId="20DCDEF7" w14:textId="77777777" w:rsidR="00355FBC" w:rsidRPr="00BF2603" w:rsidRDefault="00355FBC" w:rsidP="00355FBC">
      <w:pPr>
        <w:pStyle w:val="B10"/>
        <w:rPr>
          <w:lang w:eastAsia="zh-CN"/>
        </w:rPr>
      </w:pPr>
      <w:r w:rsidRPr="00BF2603">
        <w:rPr>
          <w:lang w:eastAsia="zh-CN"/>
        </w:rPr>
        <w:t>-</w:t>
      </w:r>
      <w:r w:rsidRPr="00BF2603">
        <w:rPr>
          <w:lang w:eastAsia="zh-CN"/>
        </w:rPr>
        <w:tab/>
        <w:t xml:space="preserve">Purpose of Data Processing: refers to a data analytics service, can be service operation name (e.g. </w:t>
      </w:r>
      <w:proofErr w:type="spellStart"/>
      <w:r w:rsidRPr="00BF2603">
        <w:rPr>
          <w:lang w:eastAsia="zh-CN"/>
        </w:rPr>
        <w:t>Nnwdaf_AnalyticsSubscription_Subscribe</w:t>
      </w:r>
      <w:proofErr w:type="spellEnd"/>
      <w:r w:rsidRPr="00BF2603">
        <w:rPr>
          <w:lang w:eastAsia="zh-CN"/>
        </w:rPr>
        <w:t>), with specific analytics ID input.</w:t>
      </w:r>
    </w:p>
    <w:p w14:paraId="54627389" w14:textId="77777777" w:rsidR="00355FBC" w:rsidRPr="00BF2603" w:rsidRDefault="00355FBC" w:rsidP="00355FBC">
      <w:pPr>
        <w:pStyle w:val="B10"/>
        <w:rPr>
          <w:lang w:eastAsia="zh-CN"/>
        </w:rPr>
      </w:pPr>
      <w:r w:rsidRPr="00BF2603">
        <w:rPr>
          <w:lang w:eastAsia="zh-CN"/>
        </w:rPr>
        <w:lastRenderedPageBreak/>
        <w:t>-</w:t>
      </w:r>
      <w:r w:rsidRPr="00BF2603">
        <w:rPr>
          <w:lang w:eastAsia="zh-CN"/>
        </w:rPr>
        <w:tab/>
        <w:t>User Consent Result: whether there is consent for data processor to process the data according to purpose of data processing.</w:t>
      </w:r>
    </w:p>
    <w:p w14:paraId="5FF72563" w14:textId="77777777" w:rsidR="00355FBC" w:rsidRPr="00BF2603" w:rsidRDefault="00355FBC" w:rsidP="00355FBC">
      <w:pPr>
        <w:pStyle w:val="NO"/>
        <w:rPr>
          <w:lang w:eastAsia="zh-CN"/>
        </w:rPr>
      </w:pPr>
      <w:r w:rsidRPr="00BF2603">
        <w:rPr>
          <w:rFonts w:hint="eastAsia"/>
          <w:lang w:eastAsia="zh-CN"/>
        </w:rPr>
        <w:t>N</w:t>
      </w:r>
      <w:r w:rsidRPr="00BF2603">
        <w:rPr>
          <w:lang w:eastAsia="zh-CN"/>
        </w:rPr>
        <w:t>OTE:</w:t>
      </w:r>
      <w:r w:rsidRPr="00BF2603">
        <w:rPr>
          <w:lang w:eastAsia="zh-CN"/>
        </w:rPr>
        <w:tab/>
        <w:t>Details of purpose of data processing is addressed in key issue #5.</w:t>
      </w:r>
    </w:p>
    <w:p w14:paraId="27621FE8" w14:textId="77777777" w:rsidR="00355FBC" w:rsidRPr="00BF2603" w:rsidRDefault="00355FBC" w:rsidP="00355FBC">
      <w:pPr>
        <w:rPr>
          <w:rFonts w:eastAsia="Batang"/>
          <w:lang w:eastAsia="zh-CN"/>
        </w:rPr>
      </w:pPr>
      <w:r w:rsidRPr="00BF2603">
        <w:rPr>
          <w:rFonts w:eastAsia="Batang"/>
          <w:lang w:eastAsia="zh-CN"/>
        </w:rPr>
        <w:t>Those parameters are combined to indicate that a specific subscriber has user consent to consume specific network analytics service provided by the specific service provider.</w:t>
      </w:r>
    </w:p>
    <w:p w14:paraId="7A6ED20E" w14:textId="77777777" w:rsidR="00355FBC" w:rsidRPr="00BF2603" w:rsidRDefault="00355FBC" w:rsidP="00355FBC">
      <w:pPr>
        <w:pStyle w:val="4"/>
        <w:rPr>
          <w:lang w:eastAsia="zh-CN"/>
        </w:rPr>
      </w:pPr>
      <w:bookmarkStart w:id="772" w:name="_Toc90902474"/>
      <w:bookmarkStart w:id="773" w:name="_Toc93948460"/>
      <w:bookmarkStart w:id="774" w:name="_Toc93948703"/>
      <w:bookmarkStart w:id="775" w:name="_Toc93948796"/>
      <w:r w:rsidRPr="00BF2603">
        <w:rPr>
          <w:lang w:eastAsia="zh-CN"/>
        </w:rPr>
        <w:t>7.3.2.3</w:t>
      </w:r>
      <w:r w:rsidRPr="00BF2603">
        <w:rPr>
          <w:lang w:eastAsia="zh-CN"/>
        </w:rPr>
        <w:tab/>
        <w:t>Obtain of User Consent</w:t>
      </w:r>
      <w:bookmarkEnd w:id="772"/>
      <w:bookmarkEnd w:id="773"/>
      <w:bookmarkEnd w:id="774"/>
      <w:bookmarkEnd w:id="775"/>
    </w:p>
    <w:p w14:paraId="087D6DEF" w14:textId="77777777" w:rsidR="00355FBC" w:rsidRPr="00BF2603" w:rsidRDefault="00355FBC" w:rsidP="00355FBC">
      <w:pPr>
        <w:rPr>
          <w:rFonts w:eastAsia="Batang"/>
          <w:lang w:eastAsia="zh-CN"/>
        </w:rPr>
      </w:pPr>
      <w:r w:rsidRPr="00BF2603">
        <w:rPr>
          <w:rFonts w:eastAsia="Batang"/>
          <w:lang w:eastAsia="zh-CN"/>
        </w:rPr>
        <w:t>The subscriber may give its consent to operator when the subscriber signs service contract with the operator.</w:t>
      </w:r>
    </w:p>
    <w:p w14:paraId="4EEF0D44" w14:textId="77777777" w:rsidR="00355FBC" w:rsidRPr="00BF2603" w:rsidRDefault="00355FBC" w:rsidP="00355FBC">
      <w:pPr>
        <w:rPr>
          <w:rFonts w:eastAsia="Batang"/>
          <w:lang w:eastAsia="zh-CN"/>
        </w:rPr>
      </w:pPr>
      <w:r w:rsidRPr="00BF2603">
        <w:rPr>
          <w:rFonts w:eastAsia="Batang"/>
          <w:lang w:eastAsia="zh-CN"/>
        </w:rPr>
        <w:t>The subscriber may change or add consent to operator when the subscriber changes its subscription with the operator.</w:t>
      </w:r>
    </w:p>
    <w:p w14:paraId="43DCC052" w14:textId="77777777" w:rsidR="00355FBC" w:rsidRPr="00BF2603" w:rsidRDefault="00355FBC" w:rsidP="00355FBC">
      <w:pPr>
        <w:pStyle w:val="3"/>
      </w:pPr>
      <w:bookmarkStart w:id="776" w:name="_Toc90902475"/>
      <w:bookmarkStart w:id="777" w:name="_Toc93948461"/>
      <w:bookmarkStart w:id="778" w:name="_Toc93948704"/>
      <w:bookmarkStart w:id="779" w:name="_Toc93948797"/>
      <w:r w:rsidRPr="00BF2603">
        <w:t>7.3.3</w:t>
      </w:r>
      <w:r w:rsidRPr="00BF2603">
        <w:tab/>
        <w:t>Solution evaluation</w:t>
      </w:r>
      <w:bookmarkEnd w:id="776"/>
      <w:bookmarkEnd w:id="777"/>
      <w:bookmarkEnd w:id="778"/>
      <w:bookmarkEnd w:id="779"/>
    </w:p>
    <w:p w14:paraId="06CAE2BC" w14:textId="77777777" w:rsidR="00355FBC" w:rsidRPr="00BF2603" w:rsidRDefault="00355FBC" w:rsidP="00355FBC">
      <w:pPr>
        <w:rPr>
          <w:lang w:eastAsia="zh-CN"/>
        </w:rPr>
      </w:pPr>
      <w:r w:rsidRPr="00BF2603">
        <w:rPr>
          <w:lang w:eastAsia="zh-CN"/>
        </w:rPr>
        <w:t>The solution addresses key issue #2.</w:t>
      </w:r>
    </w:p>
    <w:p w14:paraId="3068EAB7" w14:textId="77777777" w:rsidR="00355FBC" w:rsidRPr="00BF2603" w:rsidRDefault="00355FBC" w:rsidP="00355FBC">
      <w:pPr>
        <w:pStyle w:val="2"/>
      </w:pPr>
      <w:bookmarkStart w:id="780" w:name="_Toc90902476"/>
      <w:bookmarkStart w:id="781" w:name="_Toc93948462"/>
      <w:bookmarkStart w:id="782" w:name="_Toc93948705"/>
      <w:bookmarkStart w:id="783" w:name="_Toc93948798"/>
      <w:r w:rsidRPr="00BF2603">
        <w:t>7.4</w:t>
      </w:r>
      <w:r w:rsidRPr="00BF2603">
        <w:tab/>
        <w:t>Solution #4: Check of User Consent for 3GPP Service Exposure</w:t>
      </w:r>
      <w:bookmarkEnd w:id="780"/>
      <w:bookmarkEnd w:id="781"/>
      <w:bookmarkEnd w:id="782"/>
      <w:bookmarkEnd w:id="783"/>
    </w:p>
    <w:p w14:paraId="44012C99" w14:textId="77777777" w:rsidR="00355FBC" w:rsidRPr="00BF2603" w:rsidRDefault="00355FBC" w:rsidP="00355FBC">
      <w:pPr>
        <w:pStyle w:val="3"/>
      </w:pPr>
      <w:bookmarkStart w:id="784" w:name="_Toc90902477"/>
      <w:bookmarkStart w:id="785" w:name="_Toc93948463"/>
      <w:bookmarkStart w:id="786" w:name="_Toc93948706"/>
      <w:bookmarkStart w:id="787" w:name="_Toc93948799"/>
      <w:r w:rsidRPr="00BF2603">
        <w:t>7.4.1</w:t>
      </w:r>
      <w:r w:rsidRPr="00BF2603">
        <w:tab/>
        <w:t>Solution overview</w:t>
      </w:r>
      <w:bookmarkEnd w:id="784"/>
      <w:bookmarkEnd w:id="785"/>
      <w:bookmarkEnd w:id="786"/>
      <w:bookmarkEnd w:id="787"/>
    </w:p>
    <w:p w14:paraId="7C18B34F" w14:textId="77777777" w:rsidR="00355FBC" w:rsidRPr="00BF2603" w:rsidRDefault="00355FBC" w:rsidP="00355FBC">
      <w:pPr>
        <w:rPr>
          <w:rFonts w:eastAsia="宋体"/>
          <w:lang w:eastAsia="zh-CN"/>
        </w:rPr>
      </w:pPr>
      <w:r w:rsidRPr="00BF2603">
        <w:rPr>
          <w:rFonts w:eastAsia="宋体"/>
          <w:lang w:eastAsia="zh-CN"/>
        </w:rPr>
        <w:t>The solution addresses key issue #1 "User Consent for Exposure of information to Edge Applications".</w:t>
      </w:r>
    </w:p>
    <w:p w14:paraId="5AA3D3B6" w14:textId="77777777" w:rsidR="00355FBC" w:rsidRPr="00BF2603" w:rsidRDefault="00355FBC" w:rsidP="00355FBC">
      <w:pPr>
        <w:pStyle w:val="3"/>
      </w:pPr>
      <w:bookmarkStart w:id="788" w:name="_Toc90902478"/>
      <w:bookmarkStart w:id="789" w:name="_Toc93948464"/>
      <w:bookmarkStart w:id="790" w:name="_Toc93948707"/>
      <w:bookmarkStart w:id="791" w:name="_Toc93948800"/>
      <w:r w:rsidRPr="00BF2603">
        <w:t>7.4.2</w:t>
      </w:r>
      <w:r w:rsidRPr="00BF2603">
        <w:tab/>
        <w:t>Solution details</w:t>
      </w:r>
      <w:bookmarkEnd w:id="788"/>
      <w:bookmarkEnd w:id="789"/>
      <w:bookmarkEnd w:id="790"/>
      <w:bookmarkEnd w:id="791"/>
    </w:p>
    <w:p w14:paraId="59FDCA40" w14:textId="77777777" w:rsidR="00355FBC" w:rsidRPr="00BF2603" w:rsidRDefault="00355FBC" w:rsidP="00355FBC">
      <w:pPr>
        <w:pStyle w:val="4"/>
      </w:pPr>
      <w:bookmarkStart w:id="792" w:name="_Toc90902479"/>
      <w:bookmarkStart w:id="793" w:name="_Toc93948465"/>
      <w:bookmarkStart w:id="794" w:name="_Toc93948708"/>
      <w:bookmarkStart w:id="795" w:name="_Toc93948801"/>
      <w:r w:rsidRPr="00BF2603">
        <w:t>7.4.2.1</w:t>
      </w:r>
      <w:r w:rsidRPr="00BF2603">
        <w:tab/>
        <w:t>Check of user consent on NEF/CAPIF</w:t>
      </w:r>
      <w:bookmarkEnd w:id="792"/>
      <w:bookmarkEnd w:id="793"/>
      <w:bookmarkEnd w:id="794"/>
      <w:bookmarkEnd w:id="795"/>
    </w:p>
    <w:p w14:paraId="7844F0FB" w14:textId="77777777" w:rsidR="00355FBC" w:rsidRPr="00BF2603" w:rsidRDefault="00355FBC" w:rsidP="00355FBC">
      <w:pPr>
        <w:pStyle w:val="TH"/>
        <w:rPr>
          <w:rFonts w:eastAsia="等线"/>
          <w:lang w:eastAsia="zh-CN"/>
        </w:rPr>
      </w:pPr>
      <w:r w:rsidRPr="00BF2603">
        <w:rPr>
          <w:noProof/>
          <w:lang w:val="en-US" w:eastAsia="zh-CN"/>
        </w:rPr>
        <w:drawing>
          <wp:inline distT="0" distB="0" distL="0" distR="0" wp14:anchorId="1585A1FB" wp14:editId="42A3D288">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07DDD76E" w14:textId="77777777" w:rsidR="00355FBC" w:rsidRPr="00BF2603" w:rsidRDefault="00355FBC" w:rsidP="00355FBC">
      <w:pPr>
        <w:pStyle w:val="TF"/>
        <w:rPr>
          <w:lang w:eastAsia="zh-CN"/>
        </w:rPr>
      </w:pPr>
      <w:r w:rsidRPr="00BF2603">
        <w:rPr>
          <w:lang w:eastAsia="zh-CN"/>
        </w:rPr>
        <w:t>Figure 7.4.2.1-1: Check of User Consent on NEF/CAPIF</w:t>
      </w:r>
    </w:p>
    <w:p w14:paraId="649E4F61" w14:textId="77777777" w:rsidR="00355FBC" w:rsidRPr="00BF2603" w:rsidRDefault="00355FBC" w:rsidP="00355FBC">
      <w:pPr>
        <w:pStyle w:val="B10"/>
        <w:rPr>
          <w:lang w:eastAsia="zh-CN"/>
        </w:rPr>
      </w:pPr>
      <w:r w:rsidRPr="00BF2603">
        <w:rPr>
          <w:lang w:eastAsia="zh-CN"/>
        </w:rPr>
        <w:t>1)</w:t>
      </w:r>
      <w:r w:rsidRPr="00BF2603">
        <w:rPr>
          <w:lang w:eastAsia="zh-CN"/>
        </w:rPr>
        <w:tab/>
      </w:r>
      <w:r w:rsidRPr="00BF2603">
        <w:rPr>
          <w:rFonts w:hint="eastAsia"/>
          <w:lang w:eastAsia="zh-CN"/>
        </w:rPr>
        <w:t>U</w:t>
      </w:r>
      <w:r w:rsidRPr="00BF2603">
        <w:rPr>
          <w:lang w:eastAsia="zh-CN"/>
        </w:rPr>
        <w:t>DM maintains user consent parameters as subscription data as d</w:t>
      </w:r>
      <w:r w:rsidRPr="00020B56">
        <w:rPr>
          <w:lang w:eastAsia="zh-CN"/>
        </w:rPr>
        <w:t>epicted in</w:t>
      </w:r>
      <w:r>
        <w:rPr>
          <w:lang w:eastAsia="zh-CN"/>
        </w:rPr>
        <w:t xml:space="preserve"> clause </w:t>
      </w:r>
      <w:r w:rsidRPr="00020B56">
        <w:rPr>
          <w:lang w:eastAsia="zh-CN"/>
        </w:rPr>
        <w:t>7.4.2</w:t>
      </w:r>
      <w:r w:rsidRPr="00BF2603">
        <w:rPr>
          <w:lang w:eastAsia="zh-CN"/>
        </w:rPr>
        <w:t>.2.</w:t>
      </w:r>
    </w:p>
    <w:p w14:paraId="285833D3" w14:textId="77777777" w:rsidR="00355FBC" w:rsidRPr="00BF2603" w:rsidRDefault="00355FBC" w:rsidP="00355FBC">
      <w:pPr>
        <w:pStyle w:val="B10"/>
        <w:rPr>
          <w:lang w:eastAsia="zh-CN"/>
        </w:rPr>
      </w:pPr>
      <w:r w:rsidRPr="00BF2603">
        <w:rPr>
          <w:rFonts w:eastAsia="宋体"/>
          <w:lang w:eastAsia="zh-CN"/>
        </w:rPr>
        <w:lastRenderedPageBreak/>
        <w:t>2)</w:t>
      </w:r>
      <w:r w:rsidRPr="00BF2603">
        <w:rPr>
          <w:rFonts w:eastAsia="宋体"/>
          <w:lang w:eastAsia="zh-CN"/>
        </w:rPr>
        <w:tab/>
        <w:t>AS sends API invocation to NEF/CAPIF, requesting for processing user's data, e.g. if the invocated service is "</w:t>
      </w:r>
      <w:proofErr w:type="spellStart"/>
      <w:r w:rsidRPr="00BF2603">
        <w:rPr>
          <w:rFonts w:eastAsia="宋体"/>
          <w:lang w:eastAsia="zh-CN"/>
        </w:rPr>
        <w:t>Nnef_Location_LocationUpdateNotify</w:t>
      </w:r>
      <w:proofErr w:type="spellEnd"/>
      <w:r w:rsidRPr="00BF2603">
        <w:rPr>
          <w:rFonts w:eastAsia="宋体"/>
          <w:lang w:eastAsia="zh-CN"/>
        </w:rPr>
        <w:t>" with inputs with AF ID, and GPSI, it means that the AF asks NEF/CAPIF to retrieve location of UE identified by the GPSI.</w:t>
      </w:r>
    </w:p>
    <w:p w14:paraId="5AC8FB98" w14:textId="77777777" w:rsidR="00355FBC" w:rsidRPr="00BF2603" w:rsidRDefault="00355FBC" w:rsidP="00355FBC">
      <w:pPr>
        <w:pStyle w:val="B10"/>
        <w:rPr>
          <w:lang w:eastAsia="zh-CN"/>
        </w:rPr>
      </w:pPr>
      <w:r w:rsidRPr="00BF2603">
        <w:rPr>
          <w:lang w:eastAsia="zh-CN"/>
        </w:rPr>
        <w:t>3)</w:t>
      </w:r>
      <w:r w:rsidRPr="00BF2603">
        <w:rPr>
          <w:lang w:eastAsia="zh-CN"/>
        </w:rPr>
        <w:tab/>
        <w:t>The NEF/CAPIF determines whether the invocated service needs to check user consent based on operator's local policy, e.g. whether regulation is required, whether the invocated service is to process user's personal information, etc. If there is no need to check user consent, steps 3-6 can be skipped.</w:t>
      </w:r>
    </w:p>
    <w:p w14:paraId="6B68DD2B" w14:textId="77777777" w:rsidR="00355FBC" w:rsidRPr="00BF2603" w:rsidRDefault="00355FBC" w:rsidP="00355FBC">
      <w:pPr>
        <w:pStyle w:val="B10"/>
        <w:rPr>
          <w:lang w:eastAsia="zh-CN"/>
        </w:rPr>
      </w:pPr>
      <w:r w:rsidRPr="00BF2603">
        <w:rPr>
          <w:lang w:eastAsia="zh-CN"/>
        </w:rPr>
        <w:t>4)</w:t>
      </w:r>
      <w:r w:rsidRPr="00BF2603">
        <w:rPr>
          <w:lang w:eastAsia="zh-CN"/>
        </w:rPr>
        <w:tab/>
        <w:t>If there is no related user consent parameters in UE context, the NEF/CAIPF invokes Nudm_SDM_Get Request service to retrieve related user consent parameters. Otherwise, step 4-5 can be skipped.</w:t>
      </w:r>
    </w:p>
    <w:p w14:paraId="30F9AA7E" w14:textId="77777777" w:rsidR="00355FBC" w:rsidRPr="00BF2603" w:rsidRDefault="00355FBC" w:rsidP="00355FBC">
      <w:pPr>
        <w:pStyle w:val="B10"/>
        <w:rPr>
          <w:lang w:eastAsia="zh-CN"/>
        </w:rPr>
      </w:pPr>
      <w:r w:rsidRPr="00BF2603">
        <w:rPr>
          <w:lang w:eastAsia="zh-CN"/>
        </w:rPr>
        <w:t>5)</w:t>
      </w:r>
      <w:r w:rsidRPr="00BF2603">
        <w:rPr>
          <w:lang w:eastAsia="zh-CN"/>
        </w:rPr>
        <w:tab/>
        <w:t>The NEF/CAPIF sends Nudm_SDM_Get Request message to the UDM, the message include</w:t>
      </w:r>
      <w:r>
        <w:rPr>
          <w:lang w:eastAsia="zh-CN"/>
        </w:rPr>
        <w:t>s</w:t>
      </w:r>
      <w:r w:rsidRPr="00BF2603">
        <w:rPr>
          <w:lang w:eastAsia="zh-CN"/>
        </w:rPr>
        <w:t xml:space="preserve"> UE ID, and may include purpose of data processing, data processor ID. The UE ID can be SUPI which is resolved with the GPSI by NEF/CAPIF using existing mechanism. The purpose of data processing refers to which actions are done with the data to achieve which goal. The data processor ID can be AF ID or more generic which is resolved from the AF ID in the API invocation.</w:t>
      </w:r>
    </w:p>
    <w:p w14:paraId="750E5E97" w14:textId="77777777" w:rsidR="00355FBC" w:rsidRPr="00BF2603" w:rsidRDefault="00355FBC" w:rsidP="00355FBC">
      <w:pPr>
        <w:pStyle w:val="B10"/>
        <w:rPr>
          <w:lang w:eastAsia="zh-CN"/>
        </w:rPr>
      </w:pPr>
      <w:r w:rsidRPr="00BF2603">
        <w:rPr>
          <w:lang w:eastAsia="zh-CN"/>
        </w:rPr>
        <w:t>6)</w:t>
      </w:r>
      <w:r w:rsidRPr="00BF2603">
        <w:rPr>
          <w:lang w:eastAsia="zh-CN"/>
        </w:rPr>
        <w:tab/>
        <w:t>The UDM returns requested user consent parameters, which includes user consent result.</w:t>
      </w:r>
    </w:p>
    <w:p w14:paraId="434FB73F" w14:textId="77777777" w:rsidR="00355FBC" w:rsidRPr="00BF2603" w:rsidRDefault="00355FBC" w:rsidP="00355FBC">
      <w:pPr>
        <w:pStyle w:val="B10"/>
        <w:rPr>
          <w:lang w:eastAsia="zh-CN"/>
        </w:rPr>
      </w:pPr>
      <w:r w:rsidRPr="00BF2603">
        <w:rPr>
          <w:lang w:eastAsia="zh-CN"/>
        </w:rPr>
        <w:t>7)</w:t>
      </w:r>
      <w:r w:rsidRPr="00BF2603">
        <w:rPr>
          <w:lang w:eastAsia="zh-CN"/>
        </w:rPr>
        <w:tab/>
      </w:r>
      <w:r w:rsidRPr="00BF2603">
        <w:rPr>
          <w:rFonts w:hint="eastAsia"/>
          <w:lang w:eastAsia="zh-CN"/>
        </w:rPr>
        <w:t>T</w:t>
      </w:r>
      <w:r w:rsidRPr="00BF2603">
        <w:rPr>
          <w:lang w:eastAsia="zh-CN"/>
        </w:rPr>
        <w:t xml:space="preserve">he NEF/CAPIF determines whether to authorize the API invocation or not according to the user consent parameters based on implementation. For example, if the API invocation is for inquiring user's privacy information, the NEF/CAPIF </w:t>
      </w:r>
      <w:r w:rsidRPr="00BF2603">
        <w:t>identifies the user consent result using the AF ID and purpose "sharing"</w:t>
      </w:r>
      <w:r w:rsidRPr="00BF2603">
        <w:rPr>
          <w:lang w:eastAsia="zh-CN"/>
        </w:rPr>
        <w:t>. If the user consent result of the purpose of data process is not allowed, the NEF/CAPIF rejects the AF's request with specific cause. If the user consent result of the purpose of data process is allowed, the NEF/CAPIF accepts the AF's request. If there is no explicit user consent results, the NEF/CAPIF can decide to reject or accept the AF's request based on operator's local policy. Besides, if the user consent result of the purpose of data process is allowed, the NEF/CAPIF uses Nudm_SDM_Subscribe service to subscribe the change of user consent parameters event on the UDM to maintain the non-outdated user consent parameters.</w:t>
      </w:r>
    </w:p>
    <w:p w14:paraId="6435D768" w14:textId="77777777" w:rsidR="00355FBC" w:rsidRPr="00BF2603" w:rsidRDefault="00355FBC" w:rsidP="00355FBC">
      <w:pPr>
        <w:pStyle w:val="B10"/>
        <w:rPr>
          <w:lang w:eastAsia="zh-CN"/>
        </w:rPr>
      </w:pPr>
      <w:r w:rsidRPr="00BF2603">
        <w:rPr>
          <w:lang w:eastAsia="zh-CN"/>
        </w:rPr>
        <w:t>8)</w:t>
      </w:r>
      <w:r w:rsidRPr="00BF2603">
        <w:rPr>
          <w:lang w:eastAsia="zh-CN"/>
        </w:rPr>
        <w:tab/>
        <w:t>The NEF/CAIPF response for the API invocation based on determination in step 6.</w:t>
      </w:r>
    </w:p>
    <w:p w14:paraId="0095A3BA" w14:textId="77777777" w:rsidR="00355FBC" w:rsidRPr="00BF2603" w:rsidRDefault="00355FBC" w:rsidP="00355FBC">
      <w:pPr>
        <w:pStyle w:val="4"/>
        <w:rPr>
          <w:lang w:eastAsia="zh-CN"/>
        </w:rPr>
      </w:pPr>
      <w:bookmarkStart w:id="796" w:name="_Toc90902480"/>
      <w:bookmarkStart w:id="797" w:name="_Toc93948466"/>
      <w:bookmarkStart w:id="798" w:name="_Toc93948709"/>
      <w:bookmarkStart w:id="799" w:name="_Toc93948802"/>
      <w:r w:rsidRPr="00BF2603">
        <w:rPr>
          <w:lang w:eastAsia="zh-CN"/>
        </w:rPr>
        <w:t>7.4.2.2</w:t>
      </w:r>
      <w:r w:rsidRPr="00BF2603">
        <w:rPr>
          <w:lang w:eastAsia="zh-CN"/>
        </w:rPr>
        <w:tab/>
        <w:t>User Consent Parameter</w:t>
      </w:r>
      <w:bookmarkEnd w:id="796"/>
      <w:bookmarkEnd w:id="797"/>
      <w:bookmarkEnd w:id="798"/>
      <w:bookmarkEnd w:id="799"/>
    </w:p>
    <w:p w14:paraId="07B6BC1D" w14:textId="77777777" w:rsidR="00355FBC" w:rsidRPr="00BF2603" w:rsidRDefault="00355FBC" w:rsidP="00355FBC">
      <w:pPr>
        <w:rPr>
          <w:rFonts w:eastAsia="Batang"/>
          <w:lang w:eastAsia="zh-CN"/>
        </w:rPr>
      </w:pPr>
      <w:r w:rsidRPr="00BF2603">
        <w:rPr>
          <w:rFonts w:eastAsia="Batang"/>
          <w:lang w:eastAsia="zh-CN"/>
        </w:rPr>
        <w:t>The UDM maintains the following user consent parameters:</w:t>
      </w:r>
    </w:p>
    <w:p w14:paraId="085B5817" w14:textId="77777777" w:rsidR="00355FBC" w:rsidRPr="00BF2603" w:rsidRDefault="00355FBC" w:rsidP="00355FBC">
      <w:pPr>
        <w:pStyle w:val="B10"/>
        <w:rPr>
          <w:lang w:eastAsia="zh-CN"/>
        </w:rPr>
      </w:pPr>
      <w:r w:rsidRPr="00BF2603">
        <w:rPr>
          <w:lang w:eastAsia="zh-CN"/>
        </w:rPr>
        <w:t>-</w:t>
      </w:r>
      <w:r w:rsidRPr="00BF2603">
        <w:rPr>
          <w:lang w:eastAsia="zh-CN"/>
        </w:rPr>
        <w:tab/>
        <w:t>UE ID: can be SUPI.</w:t>
      </w:r>
    </w:p>
    <w:p w14:paraId="334F2823" w14:textId="77777777" w:rsidR="00355FBC" w:rsidRPr="00BF2603" w:rsidRDefault="00355FBC" w:rsidP="00355FBC">
      <w:pPr>
        <w:pStyle w:val="B10"/>
        <w:rPr>
          <w:lang w:eastAsia="zh-CN"/>
        </w:rPr>
      </w:pPr>
      <w:r w:rsidRPr="00BF2603">
        <w:rPr>
          <w:lang w:eastAsia="zh-CN"/>
        </w:rPr>
        <w:t>-</w:t>
      </w:r>
      <w:r w:rsidRPr="00BF2603">
        <w:rPr>
          <w:lang w:eastAsia="zh-CN"/>
        </w:rPr>
        <w:tab/>
      </w:r>
      <w:r w:rsidRPr="00BF2603">
        <w:rPr>
          <w:rFonts w:hint="eastAsia"/>
          <w:lang w:eastAsia="zh-CN"/>
        </w:rPr>
        <w:t xml:space="preserve">Data Processor ID: refers to a data processor who process data for the UE, can be AF ID, or </w:t>
      </w:r>
      <w:r w:rsidRPr="00BF2603">
        <w:rPr>
          <w:lang w:eastAsia="zh-CN"/>
        </w:rPr>
        <w:t>more generic, e.g. "3</w:t>
      </w:r>
      <w:r w:rsidRPr="00BF2603">
        <w:rPr>
          <w:vertAlign w:val="superscript"/>
          <w:lang w:eastAsia="zh-CN"/>
        </w:rPr>
        <w:t>rd</w:t>
      </w:r>
      <w:r w:rsidRPr="00BF2603">
        <w:rPr>
          <w:lang w:eastAsia="zh-CN"/>
        </w:rPr>
        <w:t xml:space="preserve"> party" or "all".</w:t>
      </w:r>
    </w:p>
    <w:p w14:paraId="7EC38444" w14:textId="77777777" w:rsidR="00355FBC" w:rsidRPr="00BF2603" w:rsidRDefault="00355FBC" w:rsidP="00355FBC">
      <w:pPr>
        <w:pStyle w:val="B10"/>
        <w:rPr>
          <w:lang w:eastAsia="zh-CN"/>
        </w:rPr>
      </w:pPr>
      <w:r w:rsidRPr="00BF2603">
        <w:rPr>
          <w:lang w:eastAsia="zh-CN"/>
        </w:rPr>
        <w:t>-</w:t>
      </w:r>
      <w:r w:rsidRPr="00BF2603">
        <w:rPr>
          <w:lang w:eastAsia="zh-CN"/>
        </w:rPr>
        <w:tab/>
        <w:t>Purpose of data processing: the goal that processing the data ultimately achieves</w:t>
      </w:r>
      <w:r w:rsidRPr="00BF2603">
        <w:rPr>
          <w:rFonts w:hint="eastAsia"/>
          <w:lang w:eastAsia="zh-CN"/>
        </w:rPr>
        <w:t>,</w:t>
      </w:r>
      <w:r w:rsidRPr="00BF2603">
        <w:rPr>
          <w:lang w:eastAsia="zh-CN"/>
        </w:rPr>
        <w:t xml:space="preserve"> refers to which actions are done with the data to achieve which goal.</w:t>
      </w:r>
    </w:p>
    <w:p w14:paraId="2DB61A14" w14:textId="77777777" w:rsidR="00355FBC" w:rsidRPr="00BF2603" w:rsidRDefault="00355FBC" w:rsidP="00355FBC">
      <w:pPr>
        <w:pStyle w:val="B10"/>
        <w:rPr>
          <w:lang w:eastAsia="zh-CN"/>
        </w:rPr>
      </w:pPr>
      <w:r w:rsidRPr="00BF2603">
        <w:rPr>
          <w:lang w:eastAsia="zh-CN"/>
        </w:rPr>
        <w:t>-</w:t>
      </w:r>
      <w:r w:rsidRPr="00BF2603">
        <w:rPr>
          <w:lang w:eastAsia="zh-CN"/>
        </w:rPr>
        <w:tab/>
        <w:t>User Consent Result: whether there is consent for data processor to process the data according to purpose of data processing.</w:t>
      </w:r>
    </w:p>
    <w:p w14:paraId="3E134CC1" w14:textId="77777777" w:rsidR="00355FBC" w:rsidRPr="00BF2603" w:rsidRDefault="00355FBC" w:rsidP="00355FBC">
      <w:pPr>
        <w:pStyle w:val="3"/>
      </w:pPr>
      <w:bookmarkStart w:id="800" w:name="_Toc90902481"/>
      <w:bookmarkStart w:id="801" w:name="_Toc93948467"/>
      <w:bookmarkStart w:id="802" w:name="_Toc93948710"/>
      <w:bookmarkStart w:id="803" w:name="_Toc93948803"/>
      <w:r w:rsidRPr="00BF2603">
        <w:t>7.4.3</w:t>
      </w:r>
      <w:r w:rsidRPr="00BF2603">
        <w:tab/>
        <w:t>Solution evaluation</w:t>
      </w:r>
      <w:bookmarkEnd w:id="800"/>
      <w:bookmarkEnd w:id="801"/>
      <w:bookmarkEnd w:id="802"/>
      <w:bookmarkEnd w:id="803"/>
    </w:p>
    <w:p w14:paraId="057459A4" w14:textId="77777777" w:rsidR="00355FBC" w:rsidRPr="00BF2603" w:rsidRDefault="00355FBC" w:rsidP="00355FBC">
      <w:pPr>
        <w:rPr>
          <w:rFonts w:eastAsia="等线"/>
          <w:lang w:eastAsia="zh-CN"/>
        </w:rPr>
      </w:pPr>
      <w:r w:rsidRPr="00BF2603">
        <w:rPr>
          <w:lang w:eastAsia="zh-CN"/>
        </w:rPr>
        <w:t>The solution addresses the key issue #1 when the 3</w:t>
      </w:r>
      <w:r w:rsidRPr="00BF2603">
        <w:rPr>
          <w:vertAlign w:val="superscript"/>
          <w:lang w:eastAsia="zh-CN"/>
        </w:rPr>
        <w:t>rd</w:t>
      </w:r>
      <w:r w:rsidRPr="00BF2603">
        <w:rPr>
          <w:lang w:eastAsia="zh-CN"/>
        </w:rPr>
        <w:t xml:space="preserve"> EES uses 3GPP exposure capability to retrieve user's personal data.</w:t>
      </w:r>
    </w:p>
    <w:p w14:paraId="5B9F8DAB" w14:textId="77777777" w:rsidR="00355FBC" w:rsidRPr="00BF2603" w:rsidRDefault="00355FBC" w:rsidP="00355FBC">
      <w:pPr>
        <w:pStyle w:val="2"/>
      </w:pPr>
      <w:bookmarkStart w:id="804" w:name="_Toc90902482"/>
      <w:bookmarkStart w:id="805" w:name="_Toc93948468"/>
      <w:bookmarkStart w:id="806" w:name="_Toc93948711"/>
      <w:bookmarkStart w:id="807" w:name="_Toc93948804"/>
      <w:r w:rsidRPr="00BF2603">
        <w:t>7.5</w:t>
      </w:r>
      <w:r w:rsidRPr="00BF2603">
        <w:tab/>
        <w:t>Solution #5: Privacy preservation of transmitted data</w:t>
      </w:r>
      <w:bookmarkEnd w:id="804"/>
      <w:bookmarkEnd w:id="805"/>
      <w:bookmarkEnd w:id="806"/>
      <w:bookmarkEnd w:id="807"/>
    </w:p>
    <w:p w14:paraId="130AAF97" w14:textId="77777777" w:rsidR="00355FBC" w:rsidRPr="00BF2603" w:rsidRDefault="00355FBC" w:rsidP="00355FBC">
      <w:pPr>
        <w:pStyle w:val="3"/>
      </w:pPr>
      <w:bookmarkStart w:id="808" w:name="_Toc90902483"/>
      <w:bookmarkStart w:id="809" w:name="_Toc93948469"/>
      <w:bookmarkStart w:id="810" w:name="_Toc93948712"/>
      <w:bookmarkStart w:id="811" w:name="_Toc93948805"/>
      <w:r w:rsidRPr="00BF2603">
        <w:t>7.5.1</w:t>
      </w:r>
      <w:r w:rsidRPr="00BF2603">
        <w:tab/>
        <w:t>Introduction</w:t>
      </w:r>
      <w:bookmarkEnd w:id="808"/>
      <w:bookmarkEnd w:id="809"/>
      <w:bookmarkEnd w:id="810"/>
      <w:bookmarkEnd w:id="811"/>
    </w:p>
    <w:p w14:paraId="1BFEFEDC" w14:textId="77777777" w:rsidR="00355FBC" w:rsidRPr="00BF2603" w:rsidRDefault="00355FBC" w:rsidP="00355FBC">
      <w:r w:rsidRPr="00BF2603">
        <w:t>This solution addresses key issue #2.</w:t>
      </w:r>
    </w:p>
    <w:p w14:paraId="208410F2" w14:textId="77777777" w:rsidR="00355FBC" w:rsidRPr="00BF2603" w:rsidRDefault="00355FBC" w:rsidP="00355FBC">
      <w:r w:rsidRPr="00BF2603">
        <w:t>During the transfer of data/metadata/analytics-output from one NWDAF to another NWDAF, it should be ensured that any information that can reveal the identity of the user or compromise in another way the privacy of the user is protected.</w:t>
      </w:r>
    </w:p>
    <w:p w14:paraId="058AD149" w14:textId="77777777" w:rsidR="00355FBC" w:rsidRPr="00BF2603" w:rsidRDefault="00355FBC" w:rsidP="00355FBC">
      <w:r w:rsidRPr="00BF2603">
        <w:t xml:space="preserve">Therefore, appropriate measures should be taken by the sender NWDAF to protect any information that can hamper privacy and maybe reveal the identity of the user. Some of the examples are positioning information, user profile </w:t>
      </w:r>
      <w:r w:rsidRPr="00BF2603">
        <w:lastRenderedPageBreak/>
        <w:t>information, etc. This information should be processed/filtered by a NWDAF before sending the data to another NWDAF.</w:t>
      </w:r>
    </w:p>
    <w:p w14:paraId="398B87EE" w14:textId="77777777" w:rsidR="00355FBC" w:rsidRPr="00BF2603" w:rsidRDefault="00355FBC" w:rsidP="00355FBC">
      <w:r w:rsidRPr="00BF2603">
        <w:t>Thus, the privacy-sensitive information has to be protected (in accordance with the regulatory requirements and the operator's policies) before being transferred to any other NWDAF.</w:t>
      </w:r>
    </w:p>
    <w:p w14:paraId="38EA87F5" w14:textId="77777777" w:rsidR="00355FBC" w:rsidRPr="00BF2603" w:rsidRDefault="00355FBC" w:rsidP="00355FBC">
      <w:pPr>
        <w:pStyle w:val="3"/>
      </w:pPr>
      <w:bookmarkStart w:id="812" w:name="_Toc90902484"/>
      <w:bookmarkStart w:id="813" w:name="_Toc93948470"/>
      <w:bookmarkStart w:id="814" w:name="_Toc93948713"/>
      <w:bookmarkStart w:id="815" w:name="_Toc93948806"/>
      <w:r w:rsidRPr="00BF2603">
        <w:t>7.5.2</w:t>
      </w:r>
      <w:r w:rsidRPr="00BF2603">
        <w:tab/>
        <w:t>Solution details</w:t>
      </w:r>
      <w:bookmarkEnd w:id="812"/>
      <w:bookmarkEnd w:id="813"/>
      <w:bookmarkEnd w:id="814"/>
      <w:bookmarkEnd w:id="815"/>
    </w:p>
    <w:p w14:paraId="186E9B52" w14:textId="77777777" w:rsidR="00355FBC" w:rsidRPr="00BF2603" w:rsidRDefault="00355FBC" w:rsidP="00355FBC">
      <w:r w:rsidRPr="00BF2603">
        <w:t xml:space="preserve">To protect the sensitive and private information of the user, a privacy framework is introduced </w:t>
      </w:r>
      <w:r>
        <w:t>b</w:t>
      </w:r>
      <w:r w:rsidRPr="00BF2603">
        <w:t>y this, different privacy rules can be applied by different operators/vendors based upon specific policies and requirements, e.g. by local policy.</w:t>
      </w:r>
    </w:p>
    <w:p w14:paraId="6649600B" w14:textId="77777777" w:rsidR="00355FBC" w:rsidRPr="00BF2603" w:rsidRDefault="00355FBC" w:rsidP="00355FBC">
      <w:r w:rsidRPr="00BF2603">
        <w:t>The privacy rules can be stored in the home network in:</w:t>
      </w:r>
    </w:p>
    <w:p w14:paraId="27F67C3C" w14:textId="77777777" w:rsidR="00355FBC" w:rsidRPr="00BF2603" w:rsidRDefault="00355FBC" w:rsidP="00355FBC">
      <w:pPr>
        <w:pStyle w:val="B10"/>
      </w:pPr>
      <w:r w:rsidRPr="00BF2603">
        <w:rPr>
          <w:rFonts w:hint="eastAsia"/>
          <w:lang w:eastAsia="zh-CN"/>
        </w:rPr>
        <w:t>-</w:t>
      </w:r>
      <w:r w:rsidRPr="00BF2603">
        <w:tab/>
        <w:t>UDM/UDR if privacy is configured per subscriber; or</w:t>
      </w:r>
    </w:p>
    <w:p w14:paraId="3608D567" w14:textId="77777777" w:rsidR="00355FBC" w:rsidRPr="00BF2603" w:rsidRDefault="00355FBC" w:rsidP="00355FBC">
      <w:pPr>
        <w:pStyle w:val="B10"/>
      </w:pPr>
      <w:r w:rsidRPr="00BF2603">
        <w:rPr>
          <w:rFonts w:hint="eastAsia"/>
          <w:lang w:eastAsia="zh-CN"/>
        </w:rPr>
        <w:t>-</w:t>
      </w:r>
      <w:r w:rsidRPr="00BF2603">
        <w:tab/>
        <w:t xml:space="preserve">NRF if privacy is generic for all the subscribers of one or several NFs. </w:t>
      </w:r>
    </w:p>
    <w:p w14:paraId="0BEF8E76" w14:textId="77777777" w:rsidR="00355FBC" w:rsidRPr="00BF2603" w:rsidRDefault="00355FBC" w:rsidP="00355FBC">
      <w:r w:rsidRPr="00BF2603">
        <w:t>User privacy policies and rules can be retrieved from UDM. NRF can also push this information to NFs.</w:t>
      </w:r>
    </w:p>
    <w:p w14:paraId="003907A2" w14:textId="77777777" w:rsidR="00355FBC" w:rsidRPr="00BF2603" w:rsidRDefault="00355FBC" w:rsidP="00355FBC">
      <w:r w:rsidRPr="00BF2603">
        <w:t>Service requests related to User data need to be indicated, e.g. by an IE</w:t>
      </w:r>
      <w:r>
        <w:t xml:space="preserve"> </w:t>
      </w:r>
      <w:r w:rsidRPr="00BF2603">
        <w:t>'</w:t>
      </w:r>
      <w:proofErr w:type="spellStart"/>
      <w:r w:rsidRPr="00BF2603">
        <w:t>DataPurposeID</w:t>
      </w:r>
      <w:proofErr w:type="spellEnd"/>
      <w:r w:rsidRPr="00BF2603">
        <w:t>'. The NF Service Consumer (i.e. requester NWDAF1 NF) needs to send this '</w:t>
      </w:r>
      <w:proofErr w:type="spellStart"/>
      <w:r w:rsidRPr="00BF2603">
        <w:t>DataPurposeID</w:t>
      </w:r>
      <w:proofErr w:type="spellEnd"/>
      <w:r w:rsidRPr="00BF2603">
        <w:t>' along with the request to the NF Service Producer (e.g. NWDAF2). Based on this IE, the NWDAF2 will process privacy related data accordingly to the specific policy or requirement valid in this operator network, before sending a service response to the requester NWDAF1.</w:t>
      </w:r>
      <w:r w:rsidRPr="00BF2603" w:rsidDel="00611FDB">
        <w:t xml:space="preserve"> </w:t>
      </w:r>
    </w:p>
    <w:p w14:paraId="26E67F43" w14:textId="77777777" w:rsidR="00355FBC" w:rsidRPr="00BF2603" w:rsidRDefault="00355FBC" w:rsidP="00355FBC">
      <w:pPr>
        <w:pStyle w:val="TH"/>
      </w:pPr>
      <w:r w:rsidRPr="00BF2603">
        <w:rPr>
          <w:noProof/>
          <w:lang w:val="en-US" w:eastAsia="zh-CN"/>
        </w:rPr>
        <w:drawing>
          <wp:inline distT="0" distB="0" distL="0" distR="0" wp14:anchorId="21D075AA" wp14:editId="553EAE75">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73ACE3A9" w14:textId="77777777" w:rsidR="00355FBC" w:rsidRPr="00BF2603" w:rsidRDefault="00355FBC" w:rsidP="00355FBC">
      <w:pPr>
        <w:pStyle w:val="TF"/>
        <w:rPr>
          <w:lang w:eastAsia="zh-CN"/>
        </w:rPr>
      </w:pPr>
      <w:r w:rsidRPr="00BF2603">
        <w:rPr>
          <w:lang w:eastAsia="zh-CN"/>
        </w:rPr>
        <w:t>Figure 7.5.2-1: Generic Procedure to preserve user privacy based upon the predefined policies</w:t>
      </w:r>
    </w:p>
    <w:p w14:paraId="4AA6CD12" w14:textId="77777777" w:rsidR="00355FBC" w:rsidRPr="00BF2603" w:rsidRDefault="00355FBC" w:rsidP="00355FBC">
      <w:r w:rsidRPr="00BF2603">
        <w:t>Step 0: If an operator configures the privacy rules in the NRF (generic for all subscribers), then the NRF can push the policy/rules to NF in the response of registration/heartbeat.</w:t>
      </w:r>
      <w:r>
        <w:t xml:space="preserve"> </w:t>
      </w:r>
      <w:r w:rsidRPr="00BF2603">
        <w:t>A heartbeat message is sent by NFs every some seconds (i.e. 10-20 seconds). Therefore whenever the privacy rule is changed in the NRF, the NRF can push updated rules to the NFs.</w:t>
      </w:r>
    </w:p>
    <w:p w14:paraId="7C15FCFC" w14:textId="77777777" w:rsidR="00355FBC" w:rsidRPr="00BF2603" w:rsidRDefault="00355FBC" w:rsidP="00355FBC">
      <w:r w:rsidRPr="00BF2603">
        <w:t>Step 1: NWDAF1</w:t>
      </w:r>
      <w:r>
        <w:t xml:space="preserve"> </w:t>
      </w:r>
      <w:r w:rsidRPr="00BF2603">
        <w:t xml:space="preserve">sends a user data request to NWDAF 2 (Sending NWDAF Instance) with an additional IE </w:t>
      </w:r>
      <w:proofErr w:type="spellStart"/>
      <w:r w:rsidRPr="00BF2603">
        <w:t>DataPurposeID</w:t>
      </w:r>
      <w:proofErr w:type="spellEnd"/>
      <w:r w:rsidRPr="00BF2603">
        <w:t xml:space="preserve"> indicating the purpose.</w:t>
      </w:r>
    </w:p>
    <w:p w14:paraId="72973A64" w14:textId="77777777" w:rsidR="00355FBC" w:rsidRPr="00BF2603" w:rsidRDefault="00355FBC" w:rsidP="00355FBC">
      <w:pPr>
        <w:pStyle w:val="NO"/>
      </w:pPr>
      <w:r w:rsidRPr="00BF2603">
        <w:t xml:space="preserve">NOTE: </w:t>
      </w:r>
      <w:r w:rsidRPr="00BF2603">
        <w:tab/>
      </w:r>
      <w:proofErr w:type="spellStart"/>
      <w:r w:rsidRPr="00BF2603">
        <w:t>DataPurposeID</w:t>
      </w:r>
      <w:proofErr w:type="spellEnd"/>
      <w:r w:rsidRPr="00BF2603">
        <w:t xml:space="preserve"> specifies the purpose of the user data request corresponding to an analytics ID. For instance, the </w:t>
      </w:r>
      <w:proofErr w:type="spellStart"/>
      <w:r w:rsidRPr="00BF2603">
        <w:t>DataPurposeID</w:t>
      </w:r>
      <w:proofErr w:type="spellEnd"/>
      <w:r w:rsidRPr="00BF2603">
        <w:t xml:space="preserve"> can be 'Advertisement' corresponding to the user data request of analytics ID 'location'. </w:t>
      </w:r>
    </w:p>
    <w:p w14:paraId="2EA80F6E" w14:textId="77777777" w:rsidR="00355FBC" w:rsidRPr="00BF2603" w:rsidRDefault="00355FBC" w:rsidP="00355FBC">
      <w:r w:rsidRPr="00BF2603">
        <w:t xml:space="preserve">Step 2: NWDAF2 sends a request to retrieve the user privacy policies for a specific subscriber from the UDM/UDR. Or it can use the locally configured policies based upon the operator's or geographical requirements. </w:t>
      </w:r>
    </w:p>
    <w:p w14:paraId="0064C79B" w14:textId="77777777" w:rsidR="00355FBC" w:rsidRPr="00BF2603" w:rsidRDefault="00355FBC" w:rsidP="00355FBC">
      <w:r w:rsidRPr="00BF2603">
        <w:lastRenderedPageBreak/>
        <w:t>Step 3: UDM/UDR sends the privacy policies configured for the subscriber either by the operator or by the user or based upon the privacy local policy for a specific geographical region.</w:t>
      </w:r>
    </w:p>
    <w:p w14:paraId="354A3437" w14:textId="77777777" w:rsidR="00355FBC" w:rsidRPr="00BF2603" w:rsidRDefault="00355FBC" w:rsidP="00355FBC">
      <w:r w:rsidRPr="00BF2603">
        <w:t xml:space="preserve">Step 4: NWDAF2, after receiving the policies, applies them to the requested user data for the </w:t>
      </w:r>
      <w:proofErr w:type="spellStart"/>
      <w:r w:rsidRPr="00BF2603">
        <w:t>DataPurposeID</w:t>
      </w:r>
      <w:proofErr w:type="spellEnd"/>
      <w:r w:rsidRPr="00BF2603">
        <w:t xml:space="preserve">.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7AC1F094" w14:textId="77777777" w:rsidR="00355FBC" w:rsidRPr="00BF2603" w:rsidRDefault="00355FBC" w:rsidP="00355FBC">
      <w:r w:rsidRPr="00BF2603">
        <w:t xml:space="preserve">Step 5: NWDAF2 sends the processed data to NWDAF1 as a response to the initial request. </w:t>
      </w:r>
    </w:p>
    <w:p w14:paraId="7D375ABE" w14:textId="77777777" w:rsidR="00355FBC" w:rsidRPr="00BF2603" w:rsidRDefault="00355FBC" w:rsidP="00355FBC">
      <w:pPr>
        <w:pStyle w:val="3"/>
      </w:pPr>
      <w:bookmarkStart w:id="816" w:name="_Toc90902485"/>
      <w:bookmarkStart w:id="817" w:name="_Toc93948471"/>
      <w:bookmarkStart w:id="818" w:name="_Toc93948714"/>
      <w:bookmarkStart w:id="819" w:name="_Toc93948807"/>
      <w:r w:rsidRPr="00BF2603">
        <w:t>7.5.3</w:t>
      </w:r>
      <w:r w:rsidRPr="00BF2603">
        <w:tab/>
        <w:t>Evaluation</w:t>
      </w:r>
      <w:bookmarkEnd w:id="816"/>
      <w:bookmarkEnd w:id="817"/>
      <w:bookmarkEnd w:id="818"/>
      <w:bookmarkEnd w:id="819"/>
    </w:p>
    <w:p w14:paraId="4FA12A53" w14:textId="77777777" w:rsidR="00355FBC" w:rsidRPr="00BF2603" w:rsidRDefault="00355FBC" w:rsidP="00355FBC">
      <w:pPr>
        <w:rPr>
          <w:lang w:eastAsia="zh-CN"/>
        </w:rPr>
      </w:pPr>
      <w:r w:rsidRPr="00BF2603">
        <w:t>No evaluation is addressed in the present document.</w:t>
      </w:r>
    </w:p>
    <w:p w14:paraId="74E1A35E" w14:textId="77777777" w:rsidR="00355FBC" w:rsidRPr="00BF2603" w:rsidRDefault="00355FBC" w:rsidP="00355FBC">
      <w:pPr>
        <w:pStyle w:val="2"/>
        <w:rPr>
          <w:lang w:eastAsia="zh-CN"/>
        </w:rPr>
      </w:pPr>
      <w:bookmarkStart w:id="820" w:name="_Toc90902486"/>
      <w:bookmarkStart w:id="821" w:name="_Toc93948472"/>
      <w:bookmarkStart w:id="822" w:name="_Toc93948715"/>
      <w:bookmarkStart w:id="823" w:name="_Toc93948808"/>
      <w:r w:rsidRPr="00BF2603">
        <w:t>7.6</w:t>
      </w:r>
      <w:r w:rsidRPr="00BF2603">
        <w:tab/>
        <w:t>Solution #6: Revocation for user consent</w:t>
      </w:r>
      <w:bookmarkEnd w:id="820"/>
      <w:bookmarkEnd w:id="821"/>
      <w:bookmarkEnd w:id="822"/>
      <w:bookmarkEnd w:id="823"/>
    </w:p>
    <w:p w14:paraId="0F453899" w14:textId="77777777" w:rsidR="00355FBC" w:rsidRPr="00BF2603" w:rsidRDefault="00355FBC" w:rsidP="00355FBC">
      <w:pPr>
        <w:pStyle w:val="3"/>
      </w:pPr>
      <w:bookmarkStart w:id="824" w:name="_Toc90902487"/>
      <w:bookmarkStart w:id="825" w:name="_Toc93948473"/>
      <w:bookmarkStart w:id="826" w:name="_Toc93948716"/>
      <w:bookmarkStart w:id="827" w:name="_Toc93948809"/>
      <w:r w:rsidRPr="00BF2603">
        <w:t>7.6.1</w:t>
      </w:r>
      <w:r w:rsidRPr="00BF2603">
        <w:tab/>
        <w:t>Solution overview</w:t>
      </w:r>
      <w:bookmarkEnd w:id="824"/>
      <w:bookmarkEnd w:id="825"/>
      <w:bookmarkEnd w:id="826"/>
      <w:bookmarkEnd w:id="827"/>
    </w:p>
    <w:p w14:paraId="6D990B56" w14:textId="77777777" w:rsidR="00355FBC" w:rsidRPr="00BF2603" w:rsidRDefault="00355FBC" w:rsidP="00355FBC">
      <w:pPr>
        <w:rPr>
          <w:rFonts w:eastAsia="Batang"/>
          <w:lang w:eastAsia="zh-CN"/>
        </w:rPr>
      </w:pPr>
      <w:r w:rsidRPr="00BF2603">
        <w:rPr>
          <w:rFonts w:eastAsia="Batang"/>
          <w:lang w:eastAsia="zh-CN"/>
        </w:rPr>
        <w:t>The solution addresses key issue 3.</w:t>
      </w:r>
    </w:p>
    <w:p w14:paraId="2354E691" w14:textId="77777777" w:rsidR="00355FBC" w:rsidRPr="00BF2603" w:rsidRDefault="00355FBC" w:rsidP="00355FBC">
      <w:pPr>
        <w:rPr>
          <w:rFonts w:eastAsia="Batang"/>
          <w:lang w:eastAsia="zh-CN"/>
        </w:rPr>
      </w:pPr>
      <w:r w:rsidRPr="00BF2603">
        <w:rPr>
          <w:rFonts w:eastAsia="Batang"/>
          <w:lang w:eastAsia="zh-CN"/>
        </w:rPr>
        <w:t>The solution gives an overview for revoking user consent due to some regulatory requirements.</w:t>
      </w:r>
    </w:p>
    <w:p w14:paraId="0B1E1A20" w14:textId="77777777" w:rsidR="00355FBC" w:rsidRPr="00BF2603" w:rsidRDefault="00355FBC" w:rsidP="00355FBC">
      <w:pPr>
        <w:pStyle w:val="3"/>
      </w:pPr>
      <w:bookmarkStart w:id="828" w:name="_Toc90902488"/>
      <w:bookmarkStart w:id="829" w:name="_Toc93948474"/>
      <w:bookmarkStart w:id="830" w:name="_Toc93948717"/>
      <w:bookmarkStart w:id="831" w:name="_Toc93948810"/>
      <w:r w:rsidRPr="00BF2603">
        <w:t>7.6.2</w:t>
      </w:r>
      <w:r w:rsidRPr="00BF2603">
        <w:tab/>
        <w:t>Solution details</w:t>
      </w:r>
      <w:bookmarkEnd w:id="828"/>
      <w:bookmarkEnd w:id="829"/>
      <w:bookmarkEnd w:id="830"/>
      <w:bookmarkEnd w:id="831"/>
    </w:p>
    <w:p w14:paraId="1CDD021D" w14:textId="77777777" w:rsidR="00355FBC" w:rsidRPr="00BF2603" w:rsidRDefault="00355FBC" w:rsidP="00355FBC">
      <w:pPr>
        <w:rPr>
          <w:rFonts w:eastAsia="Batang"/>
          <w:lang w:eastAsia="zh-CN"/>
        </w:rPr>
      </w:pPr>
      <w:r w:rsidRPr="00BF2603">
        <w:rPr>
          <w:rFonts w:eastAsia="Batang"/>
          <w:lang w:eastAsia="zh-CN"/>
        </w:rPr>
        <w:t xml:space="preserve">Figure 7.6.2-1 illustrates the general procedure for user consent revocation. </w:t>
      </w:r>
    </w:p>
    <w:p w14:paraId="65A6C6C2" w14:textId="77777777" w:rsidR="00355FBC" w:rsidRPr="00BF2603" w:rsidRDefault="00355FBC" w:rsidP="00355FBC">
      <w:pPr>
        <w:rPr>
          <w:rFonts w:eastAsia="Batang"/>
          <w:lang w:eastAsia="zh-CN"/>
        </w:rPr>
      </w:pPr>
      <w:r w:rsidRPr="00BF2603">
        <w:rPr>
          <w:rFonts w:eastAsia="Batang"/>
          <w:lang w:eastAsia="zh-CN"/>
        </w:rPr>
        <w:t>The overall assumption is that user consent is part of subscription of the UE stored in UDM. If there is revocation or modification requirement on user consent, UDM initiate</w:t>
      </w:r>
      <w:r>
        <w:rPr>
          <w:rFonts w:eastAsia="Batang"/>
          <w:lang w:eastAsia="zh-CN"/>
        </w:rPr>
        <w:t>s</w:t>
      </w:r>
      <w:r w:rsidRPr="00BF2603">
        <w:rPr>
          <w:rFonts w:eastAsia="Batang"/>
          <w:lang w:eastAsia="zh-CN"/>
        </w:rPr>
        <w:t xml:space="preserve"> the subsequent procedures in the network. There are several means for a UE to trigger the user consent revocation, for example, out-of-band way, i.e. the user can revoke a contract. </w:t>
      </w:r>
    </w:p>
    <w:p w14:paraId="4A23F178" w14:textId="77777777" w:rsidR="00355FBC" w:rsidRPr="00BF2603" w:rsidRDefault="00355FBC" w:rsidP="00355FBC">
      <w:pPr>
        <w:pStyle w:val="TH"/>
        <w:rPr>
          <w:lang w:eastAsia="zh-CN"/>
        </w:rPr>
      </w:pPr>
      <w:r w:rsidRPr="00BF2603">
        <w:rPr>
          <w:noProof/>
          <w:lang w:val="en-US" w:eastAsia="zh-CN"/>
        </w:rPr>
        <w:drawing>
          <wp:inline distT="0" distB="0" distL="0" distR="0" wp14:anchorId="60B7A514" wp14:editId="0044E3A9">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5FF35F22" w14:textId="77777777" w:rsidR="00355FBC" w:rsidRPr="00BF2603" w:rsidRDefault="00355FBC" w:rsidP="00355FBC">
      <w:pPr>
        <w:pStyle w:val="TF"/>
        <w:rPr>
          <w:lang w:eastAsia="zh-CN"/>
        </w:rPr>
      </w:pPr>
      <w:r w:rsidRPr="00BF2603">
        <w:rPr>
          <w:lang w:eastAsia="zh-CN"/>
        </w:rPr>
        <w:t>Figure 7.6.2-1: user consent revocation procedure</w:t>
      </w:r>
    </w:p>
    <w:p w14:paraId="169593B0" w14:textId="77777777" w:rsidR="00355FBC" w:rsidRPr="00BF2603" w:rsidRDefault="00355FBC" w:rsidP="00355FBC">
      <w:pPr>
        <w:rPr>
          <w:rFonts w:eastAsia="Batang"/>
          <w:lang w:eastAsia="zh-CN"/>
        </w:rPr>
      </w:pPr>
      <w:r w:rsidRPr="00BF2603">
        <w:rPr>
          <w:rFonts w:eastAsia="Batang"/>
          <w:lang w:eastAsia="zh-CN"/>
        </w:rPr>
        <w:t>The pre-condition is that, a data consumer or an intermediate NF (e.g. including NWDAF/NEF</w:t>
      </w:r>
      <w:r w:rsidRPr="00020B56">
        <w:rPr>
          <w:rFonts w:eastAsia="Batang"/>
          <w:lang w:eastAsia="zh-CN"/>
        </w:rPr>
        <w:t>) su</w:t>
      </w:r>
      <w:r w:rsidRPr="00BF2603">
        <w:rPr>
          <w:rFonts w:eastAsia="Batang"/>
          <w:lang w:eastAsia="zh-CN"/>
        </w:rPr>
        <w:t>bscribe</w:t>
      </w:r>
      <w:r>
        <w:rPr>
          <w:rFonts w:eastAsia="Batang"/>
          <w:lang w:eastAsia="zh-CN"/>
        </w:rPr>
        <w:t>s</w:t>
      </w:r>
      <w:r w:rsidRPr="00BF2603">
        <w:rPr>
          <w:rFonts w:eastAsia="Batang"/>
          <w:lang w:eastAsia="zh-CN"/>
        </w:rPr>
        <w:t xml:space="preserve"> to the user consent revocation as a service at UDM, reusing the subscription notification procedure, e.g. </w:t>
      </w:r>
      <w:proofErr w:type="spellStart"/>
      <w:r w:rsidRPr="00BF2603">
        <w:rPr>
          <w:rFonts w:eastAsia="Batang"/>
          <w:lang w:eastAsia="zh-CN"/>
        </w:rPr>
        <w:t>Nudm_SDM_notification</w:t>
      </w:r>
      <w:proofErr w:type="spellEnd"/>
      <w:r w:rsidRPr="00BF2603">
        <w:rPr>
          <w:rFonts w:eastAsia="Batang"/>
          <w:lang w:eastAsia="zh-CN"/>
        </w:rPr>
        <w:t xml:space="preserve"> service</w:t>
      </w:r>
      <w:r w:rsidRPr="00BF2603">
        <w:rPr>
          <w:rFonts w:eastAsia="宋体"/>
          <w:lang w:eastAsia="zh-CN"/>
        </w:rPr>
        <w:t>.</w:t>
      </w:r>
      <w:r w:rsidRPr="00BF2603">
        <w:rPr>
          <w:rFonts w:eastAsia="Batang"/>
          <w:lang w:eastAsia="zh-CN"/>
        </w:rPr>
        <w:t xml:space="preserve"> To be detailed, the inputs </w:t>
      </w:r>
      <w:r>
        <w:rPr>
          <w:rFonts w:eastAsia="Batang"/>
          <w:lang w:eastAsia="zh-CN"/>
        </w:rPr>
        <w:t>are</w:t>
      </w:r>
      <w:r w:rsidRPr="00BF2603">
        <w:rPr>
          <w:rFonts w:eastAsia="Batang"/>
          <w:lang w:eastAsia="zh-CN"/>
        </w:rPr>
        <w:t xml:space="preserve"> set as: "Subscription data type(s)" is set to "user consent subscription data", the "Key for each Subscription data type(s)" is set to "SUPI". </w:t>
      </w:r>
    </w:p>
    <w:p w14:paraId="034F95D7" w14:textId="77777777" w:rsidR="00355FBC" w:rsidRPr="00BF2603" w:rsidRDefault="00355FBC" w:rsidP="00355FBC">
      <w:pPr>
        <w:rPr>
          <w:rFonts w:eastAsia="Batang"/>
          <w:lang w:eastAsia="zh-CN"/>
        </w:rPr>
      </w:pPr>
      <w:r w:rsidRPr="00BF2603">
        <w:rPr>
          <w:rFonts w:eastAsia="Batang"/>
          <w:lang w:eastAsia="zh-CN"/>
        </w:rPr>
        <w:lastRenderedPageBreak/>
        <w:t>Another precondition is that any NF acquiring user consent from the UDM register</w:t>
      </w:r>
      <w:r>
        <w:rPr>
          <w:rFonts w:eastAsia="Batang"/>
          <w:lang w:eastAsia="zh-CN"/>
        </w:rPr>
        <w:t>s</w:t>
      </w:r>
      <w:r w:rsidRPr="00BF2603">
        <w:rPr>
          <w:rFonts w:eastAsia="Batang"/>
          <w:lang w:eastAsia="zh-CN"/>
        </w:rPr>
        <w:t xml:space="preserve"> to this revocation service.</w:t>
      </w:r>
    </w:p>
    <w:p w14:paraId="1F3416D9" w14:textId="77777777" w:rsidR="00355FBC" w:rsidRPr="00BF2603" w:rsidRDefault="00355FBC" w:rsidP="00355FBC">
      <w:pPr>
        <w:rPr>
          <w:rFonts w:eastAsia="Batang"/>
          <w:lang w:eastAsia="zh-CN"/>
        </w:rPr>
      </w:pPr>
      <w:r w:rsidRPr="00BF2603">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2C5D5016" w14:textId="77777777" w:rsidR="00355FBC" w:rsidRPr="00BF2603" w:rsidRDefault="00355FBC" w:rsidP="00355FBC">
      <w:pPr>
        <w:pStyle w:val="NO"/>
        <w:rPr>
          <w:lang w:eastAsia="zh-CN"/>
        </w:rPr>
      </w:pPr>
      <w:r w:rsidRPr="00BF2603">
        <w:rPr>
          <w:lang w:eastAsia="zh-CN"/>
        </w:rPr>
        <w:t>NOTE 1: How does the UDM decide whether a data consumer is allowed to subscribe to the service is not addressed in the present document.</w:t>
      </w:r>
    </w:p>
    <w:p w14:paraId="12D630E4" w14:textId="77777777" w:rsidR="00355FBC" w:rsidRPr="00BF2603" w:rsidRDefault="00355FBC" w:rsidP="00355FBC">
      <w:pPr>
        <w:pStyle w:val="NO"/>
        <w:rPr>
          <w:lang w:eastAsia="zh-CN"/>
        </w:rPr>
      </w:pPr>
      <w:r w:rsidRPr="00BF2603">
        <w:rPr>
          <w:lang w:eastAsia="zh-CN"/>
        </w:rPr>
        <w:t>NOTE 2: how to achieve the necessary granularity of subscription to receive only relevant consent revocation information (i.e. related to that data, and for what purpose) is not addressed in the present document.</w:t>
      </w:r>
    </w:p>
    <w:p w14:paraId="3E1E4696" w14:textId="77777777" w:rsidR="00355FBC" w:rsidRPr="00BF2603" w:rsidRDefault="00355FBC" w:rsidP="00355FBC">
      <w:pPr>
        <w:rPr>
          <w:rFonts w:eastAsia="Batang"/>
          <w:lang w:eastAsia="zh-CN"/>
        </w:rPr>
      </w:pPr>
      <w:r w:rsidRPr="00BF2603">
        <w:rPr>
          <w:rFonts w:eastAsia="Batang"/>
          <w:lang w:eastAsia="zh-CN"/>
        </w:rPr>
        <w:t>Step2a: UDM send</w:t>
      </w:r>
      <w:r>
        <w:rPr>
          <w:rFonts w:eastAsia="Batang"/>
          <w:lang w:eastAsia="zh-CN"/>
        </w:rPr>
        <w:t>s</w:t>
      </w:r>
      <w:r w:rsidRPr="00BF2603">
        <w:rPr>
          <w:rFonts w:eastAsia="Batang"/>
          <w:lang w:eastAsia="zh-CN"/>
        </w:rPr>
        <w:t xml:space="preserve"> out the </w:t>
      </w:r>
      <w:proofErr w:type="spellStart"/>
      <w:r w:rsidRPr="00BF2603">
        <w:rPr>
          <w:rFonts w:eastAsia="Batang"/>
          <w:lang w:eastAsia="zh-CN"/>
        </w:rPr>
        <w:t>Nudm_SDM_Notify</w:t>
      </w:r>
      <w:proofErr w:type="spellEnd"/>
      <w:r w:rsidRPr="00BF2603">
        <w:rPr>
          <w:rFonts w:eastAsia="Batang"/>
          <w:lang w:eastAsia="zh-CN"/>
        </w:rPr>
        <w:t xml:space="preserve"> message which include UE ID, processor ID, purpose of processing, user consent result to the Intermediate NF. UE ID is relevant to the subscriber ID, e.g. SUPI, GPSI, processor ID r</w:t>
      </w:r>
      <w:r w:rsidRPr="00BF2603">
        <w:rPr>
          <w:rFonts w:eastAsia="宋体" w:hint="eastAsia"/>
          <w:lang w:eastAsia="zh-CN"/>
        </w:rPr>
        <w:t>efers to a data processor who process</w:t>
      </w:r>
      <w:r w:rsidRPr="00BF2603">
        <w:rPr>
          <w:rFonts w:eastAsia="宋体"/>
          <w:lang w:eastAsia="zh-CN"/>
        </w:rPr>
        <w:t>es</w:t>
      </w:r>
      <w:r w:rsidRPr="00BF2603">
        <w:rPr>
          <w:rFonts w:eastAsia="宋体" w:hint="eastAsia"/>
          <w:lang w:eastAsia="zh-CN"/>
        </w:rPr>
        <w:t xml:space="preserve"> data for the UE, can be </w:t>
      </w:r>
      <w:r w:rsidRPr="00BF2603">
        <w:rPr>
          <w:rFonts w:eastAsia="宋体"/>
          <w:lang w:eastAsia="zh-CN"/>
        </w:rPr>
        <w:t xml:space="preserve">PLMN ID, </w:t>
      </w:r>
      <w:r w:rsidRPr="00BF2603">
        <w:rPr>
          <w:rFonts w:eastAsia="宋体" w:hint="eastAsia"/>
          <w:lang w:eastAsia="zh-CN"/>
        </w:rPr>
        <w:t xml:space="preserve">AF ID, or </w:t>
      </w:r>
      <w:r w:rsidRPr="00BF2603">
        <w:rPr>
          <w:rFonts w:eastAsia="宋体"/>
          <w:lang w:eastAsia="zh-CN"/>
        </w:rPr>
        <w:t>more generic, e.g. "3</w:t>
      </w:r>
      <w:r w:rsidRPr="00BF2603">
        <w:rPr>
          <w:rFonts w:eastAsia="宋体"/>
          <w:vertAlign w:val="superscript"/>
          <w:lang w:eastAsia="zh-CN"/>
        </w:rPr>
        <w:t>rd</w:t>
      </w:r>
      <w:r w:rsidRPr="00BF2603">
        <w:rPr>
          <w:rFonts w:eastAsia="宋体"/>
          <w:lang w:eastAsia="zh-CN"/>
        </w:rPr>
        <w:t xml:space="preserve"> party" or "all".</w:t>
      </w:r>
      <w:r w:rsidRPr="00BF2603">
        <w:rPr>
          <w:rFonts w:eastAsia="Batang"/>
          <w:lang w:eastAsia="zh-CN"/>
        </w:rPr>
        <w:t xml:space="preserve"> Purpose of processing is linked to the revoked services. User consent result refers to </w:t>
      </w:r>
      <w:r w:rsidRPr="00BF2603">
        <w:rPr>
          <w:rFonts w:eastAsia="宋体"/>
          <w:lang w:eastAsia="zh-CN"/>
        </w:rPr>
        <w:t>consent for data processor to process the data according to purpose of data processing, e.g. allowed or not allowed.</w:t>
      </w:r>
    </w:p>
    <w:p w14:paraId="2A86C554" w14:textId="77777777" w:rsidR="00355FBC" w:rsidRPr="00BF2603" w:rsidRDefault="00355FBC" w:rsidP="00355FBC">
      <w:pPr>
        <w:rPr>
          <w:rFonts w:eastAsia="Batang"/>
          <w:lang w:eastAsia="zh-CN"/>
        </w:rPr>
      </w:pPr>
      <w:r w:rsidRPr="00BF2603">
        <w:rPr>
          <w:rFonts w:eastAsia="Batang"/>
          <w:lang w:eastAsia="zh-CN"/>
        </w:rPr>
        <w:t>Once receiving the request, the intermediate NF delete</w:t>
      </w:r>
      <w:r>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 processing the data subject to the consent. </w:t>
      </w:r>
    </w:p>
    <w:p w14:paraId="0F4D0362" w14:textId="77777777" w:rsidR="00355FBC" w:rsidRPr="00BF2603" w:rsidRDefault="00355FBC" w:rsidP="00355FBC">
      <w:pPr>
        <w:rPr>
          <w:rFonts w:eastAsia="Batang"/>
          <w:lang w:eastAsia="zh-CN"/>
        </w:rPr>
      </w:pPr>
      <w:r w:rsidRPr="00BF2603">
        <w:rPr>
          <w:rFonts w:eastAsia="Batang"/>
          <w:lang w:eastAsia="zh-CN"/>
        </w:rPr>
        <w:t>Step 3: If the Data Consumer accesses the Data Provide via intermediate NF, the intermediate NF additionally send</w:t>
      </w:r>
      <w:r>
        <w:rPr>
          <w:rFonts w:eastAsia="Batang"/>
          <w:lang w:eastAsia="zh-CN"/>
        </w:rPr>
        <w:t>s</w:t>
      </w:r>
      <w:r w:rsidRPr="00BF2603">
        <w:rPr>
          <w:rFonts w:eastAsia="Batang"/>
          <w:lang w:eastAsia="zh-CN"/>
        </w:rPr>
        <w:t xml:space="preserve"> user consent revocation request message to the Data Consumer. Upon receiving the request, the Data Consumer delete</w:t>
      </w:r>
      <w:r>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w:t>
      </w:r>
      <w:r>
        <w:rPr>
          <w:rFonts w:eastAsia="Batang"/>
          <w:lang w:eastAsia="zh-CN"/>
        </w:rPr>
        <w:t>s</w:t>
      </w:r>
      <w:r w:rsidRPr="00BF2603">
        <w:rPr>
          <w:rFonts w:eastAsia="Batang"/>
          <w:lang w:eastAsia="zh-CN"/>
        </w:rPr>
        <w:t xml:space="preserve"> processing the data subject to the consent.</w:t>
      </w:r>
    </w:p>
    <w:p w14:paraId="18876E3E" w14:textId="77777777" w:rsidR="00355FBC" w:rsidRPr="00BF2603" w:rsidRDefault="00355FBC" w:rsidP="00355FBC">
      <w:pPr>
        <w:rPr>
          <w:rFonts w:eastAsia="Batang"/>
          <w:lang w:eastAsia="zh-CN"/>
        </w:rPr>
      </w:pPr>
      <w:r w:rsidRPr="00BF2603">
        <w:rPr>
          <w:rFonts w:eastAsia="Batang"/>
          <w:lang w:eastAsia="zh-CN"/>
        </w:rPr>
        <w:t>Step2b: UDM send</w:t>
      </w:r>
      <w:r>
        <w:rPr>
          <w:rFonts w:eastAsia="Batang"/>
          <w:lang w:eastAsia="zh-CN"/>
        </w:rPr>
        <w:t>s</w:t>
      </w:r>
      <w:r w:rsidRPr="00BF2603">
        <w:rPr>
          <w:rFonts w:eastAsia="Batang"/>
          <w:lang w:eastAsia="zh-CN"/>
        </w:rPr>
        <w:t xml:space="preserve"> out the </w:t>
      </w:r>
      <w:proofErr w:type="spellStart"/>
      <w:r w:rsidRPr="00BF2603">
        <w:rPr>
          <w:rFonts w:eastAsia="Batang"/>
          <w:lang w:eastAsia="zh-CN"/>
        </w:rPr>
        <w:t>Nudm_SDM_Notify</w:t>
      </w:r>
      <w:proofErr w:type="spellEnd"/>
      <w:r w:rsidRPr="00BF2603">
        <w:rPr>
          <w:rFonts w:eastAsia="Batang"/>
          <w:lang w:eastAsia="zh-CN"/>
        </w:rPr>
        <w:t xml:space="preserve"> message to Data Consumer directly. The message is the same as provided to the intermediate NF. </w:t>
      </w:r>
    </w:p>
    <w:p w14:paraId="1E9CF760" w14:textId="77777777" w:rsidR="00355FBC" w:rsidRPr="00BF2603" w:rsidRDefault="00355FBC" w:rsidP="00355FBC">
      <w:pPr>
        <w:rPr>
          <w:rFonts w:eastAsia="Batang"/>
          <w:lang w:eastAsia="zh-CN"/>
        </w:rPr>
      </w:pPr>
      <w:r w:rsidRPr="00BF2603">
        <w:rPr>
          <w:rFonts w:eastAsia="Batang"/>
          <w:lang w:eastAsia="zh-CN"/>
        </w:rPr>
        <w:t>Once receiving the request, the Data Consumer delete</w:t>
      </w:r>
      <w:r>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w:t>
      </w:r>
      <w:r>
        <w:rPr>
          <w:rFonts w:eastAsia="Batang"/>
          <w:lang w:eastAsia="zh-CN"/>
        </w:rPr>
        <w:t>s</w:t>
      </w:r>
      <w:r w:rsidRPr="00BF2603">
        <w:rPr>
          <w:rFonts w:eastAsia="Batang"/>
          <w:lang w:eastAsia="zh-CN"/>
        </w:rPr>
        <w:t xml:space="preserve"> processing the data subject to the consent.</w:t>
      </w:r>
    </w:p>
    <w:p w14:paraId="06CACFDB" w14:textId="77777777" w:rsidR="00355FBC" w:rsidRPr="00355FBC" w:rsidRDefault="00355FBC" w:rsidP="00355FBC">
      <w:pPr>
        <w:pStyle w:val="NO"/>
        <w:rPr>
          <w:rStyle w:val="ENChar"/>
          <w:color w:val="auto"/>
          <w:rPrChange w:id="832" w:author="Huawei HL" w:date="2022-01-24T20:24:00Z">
            <w:rPr>
              <w:rStyle w:val="ENChar"/>
            </w:rPr>
          </w:rPrChange>
        </w:rPr>
      </w:pPr>
      <w:r w:rsidRPr="00355FBC">
        <w:rPr>
          <w:rStyle w:val="ENChar"/>
          <w:color w:val="auto"/>
          <w:rPrChange w:id="833" w:author="Huawei HL" w:date="2022-01-24T20:24:00Z">
            <w:rPr>
              <w:rStyle w:val="ENChar"/>
            </w:rPr>
          </w:rPrChange>
        </w:rPr>
        <w:t xml:space="preserve">NOTE 3: </w:t>
      </w:r>
      <w:r w:rsidRPr="00355FBC">
        <w:rPr>
          <w:rStyle w:val="ENChar"/>
          <w:color w:val="auto"/>
          <w:rPrChange w:id="834" w:author="Huawei HL" w:date="2022-01-24T20:24:00Z">
            <w:rPr>
              <w:rStyle w:val="ENChar"/>
            </w:rPr>
          </w:rPrChange>
        </w:rPr>
        <w:tab/>
        <w:t>How to handle scenarios where the target NF is not available is not addressed in the present document.</w:t>
      </w:r>
    </w:p>
    <w:p w14:paraId="2D94BDF5" w14:textId="77777777" w:rsidR="00355FBC" w:rsidRPr="00BF2603" w:rsidRDefault="00355FBC" w:rsidP="00355FBC">
      <w:pPr>
        <w:pStyle w:val="3"/>
      </w:pPr>
      <w:bookmarkStart w:id="835" w:name="_Toc90902489"/>
      <w:bookmarkStart w:id="836" w:name="_Toc93948475"/>
      <w:bookmarkStart w:id="837" w:name="_Toc93948718"/>
      <w:bookmarkStart w:id="838" w:name="_Toc93948811"/>
      <w:r w:rsidRPr="00BF2603">
        <w:t>7.6.3</w:t>
      </w:r>
      <w:r w:rsidRPr="00BF2603">
        <w:tab/>
        <w:t>Solution evaluation</w:t>
      </w:r>
      <w:bookmarkEnd w:id="835"/>
      <w:bookmarkEnd w:id="836"/>
      <w:bookmarkEnd w:id="837"/>
      <w:bookmarkEnd w:id="838"/>
    </w:p>
    <w:p w14:paraId="3E4818BA" w14:textId="77777777" w:rsidR="00355FBC" w:rsidRPr="00BF2603" w:rsidRDefault="00355FBC" w:rsidP="00355FBC">
      <w:pPr>
        <w:rPr>
          <w:lang w:eastAsia="zh-CN"/>
        </w:rPr>
      </w:pPr>
      <w:r w:rsidRPr="00BF2603">
        <w:rPr>
          <w:lang w:eastAsia="zh-CN"/>
        </w:rPr>
        <w:t>There is no impact on UE side.</w:t>
      </w:r>
    </w:p>
    <w:p w14:paraId="6EE95E4D" w14:textId="77777777" w:rsidR="00355FBC" w:rsidRPr="00BF2603" w:rsidRDefault="00355FBC" w:rsidP="00355FBC">
      <w:pPr>
        <w:pStyle w:val="2"/>
      </w:pPr>
      <w:bookmarkStart w:id="839" w:name="_Toc90902490"/>
      <w:bookmarkStart w:id="840" w:name="_Toc93948476"/>
      <w:bookmarkStart w:id="841" w:name="_Toc93948719"/>
      <w:bookmarkStart w:id="842" w:name="_Toc93948812"/>
      <w:r w:rsidRPr="00BF2603">
        <w:t>7.7</w:t>
      </w:r>
      <w:r w:rsidRPr="00BF2603">
        <w:tab/>
        <w:t>Solution #7: Retrieving User's consent for exposure of information to the Edge Applications from UDM</w:t>
      </w:r>
      <w:bookmarkEnd w:id="839"/>
      <w:bookmarkEnd w:id="840"/>
      <w:bookmarkEnd w:id="841"/>
      <w:bookmarkEnd w:id="842"/>
    </w:p>
    <w:p w14:paraId="09D39BCC" w14:textId="77777777" w:rsidR="00355FBC" w:rsidRPr="00BF2603" w:rsidRDefault="00355FBC" w:rsidP="00355FBC">
      <w:pPr>
        <w:pStyle w:val="3"/>
      </w:pPr>
      <w:bookmarkStart w:id="843" w:name="_Toc90902491"/>
      <w:bookmarkStart w:id="844" w:name="_Toc93948477"/>
      <w:bookmarkStart w:id="845" w:name="_Toc93948720"/>
      <w:bookmarkStart w:id="846" w:name="_Toc93948813"/>
      <w:r w:rsidRPr="00BF2603">
        <w:t>7.7.1</w:t>
      </w:r>
      <w:r w:rsidRPr="00BF2603">
        <w:tab/>
        <w:t>Introduction</w:t>
      </w:r>
      <w:bookmarkEnd w:id="843"/>
      <w:bookmarkEnd w:id="844"/>
      <w:bookmarkEnd w:id="845"/>
      <w:bookmarkEnd w:id="846"/>
    </w:p>
    <w:p w14:paraId="160CA346" w14:textId="77777777" w:rsidR="00355FBC" w:rsidRPr="00BF2603" w:rsidRDefault="00355FBC" w:rsidP="00355FBC">
      <w:r w:rsidRPr="00BF2603">
        <w:t>This solution addresses the security requirement on user's consent for exposure of information to Edge Applications in key issue #6.1.</w:t>
      </w:r>
    </w:p>
    <w:p w14:paraId="7DE076D0" w14:textId="77777777" w:rsidR="00355FBC" w:rsidRPr="00BF2603" w:rsidRDefault="00355FBC" w:rsidP="00355FBC">
      <w:pPr>
        <w:rPr>
          <w:rFonts w:eastAsia="宋体"/>
        </w:rPr>
      </w:pPr>
      <w:r w:rsidRPr="00BF2603">
        <w:t xml:space="preserve">For the use case of user consent of Edge applications, the Edge Enabler server is the enforcing entity which retrieves the user consent from the UDM using the subscription ID of the UE or the Application ID. </w:t>
      </w:r>
    </w:p>
    <w:p w14:paraId="273B0738" w14:textId="77777777" w:rsidR="00355FBC" w:rsidRPr="00BF2603" w:rsidRDefault="00355FBC" w:rsidP="00355FBC">
      <w:pPr>
        <w:pStyle w:val="3"/>
      </w:pPr>
      <w:bookmarkStart w:id="847" w:name="_Toc90902492"/>
      <w:bookmarkStart w:id="848" w:name="_Toc93948478"/>
      <w:bookmarkStart w:id="849" w:name="_Toc93948721"/>
      <w:bookmarkStart w:id="850" w:name="_Toc93948814"/>
      <w:r w:rsidRPr="00BF2603">
        <w:lastRenderedPageBreak/>
        <w:t>7.7.2</w:t>
      </w:r>
      <w:r w:rsidRPr="00BF2603">
        <w:tab/>
        <w:t>Solution details</w:t>
      </w:r>
      <w:bookmarkEnd w:id="847"/>
      <w:bookmarkEnd w:id="848"/>
      <w:bookmarkEnd w:id="849"/>
      <w:bookmarkEnd w:id="850"/>
    </w:p>
    <w:p w14:paraId="1E90BA59" w14:textId="77777777" w:rsidR="00355FBC" w:rsidRPr="00BF2603" w:rsidRDefault="00355FBC" w:rsidP="00355FBC">
      <w:pPr>
        <w:pStyle w:val="TH"/>
      </w:pPr>
      <w:r w:rsidRPr="00BF2603">
        <w:object w:dxaOrig="9636" w:dyaOrig="4500" w14:anchorId="2283C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14pt" o:ole="">
            <v:imagedata r:id="rId28" o:title=""/>
          </v:shape>
          <o:OLEObject Type="Embed" ProgID="Visio.Drawing.15" ShapeID="_x0000_i1025" DrawAspect="Content" ObjectID="_1705760366" r:id="rId29"/>
        </w:object>
      </w:r>
    </w:p>
    <w:p w14:paraId="3149BB5B" w14:textId="77777777" w:rsidR="00355FBC" w:rsidRPr="00BF2603" w:rsidRDefault="00355FBC" w:rsidP="00355FBC">
      <w:pPr>
        <w:pStyle w:val="TF"/>
        <w:rPr>
          <w:lang w:eastAsia="zh-CN"/>
        </w:rPr>
      </w:pPr>
      <w:r w:rsidRPr="00BF2603">
        <w:rPr>
          <w:lang w:eastAsia="zh-CN"/>
        </w:rPr>
        <w:t>Figure 7.7.2-1: User's consent for exposure of information to the Edge Applications</w:t>
      </w:r>
    </w:p>
    <w:p w14:paraId="74A54F6C" w14:textId="77777777" w:rsidR="00355FBC" w:rsidRPr="00BF2603" w:rsidRDefault="00355FBC" w:rsidP="00355FBC">
      <w:pPr>
        <w:pStyle w:val="B10"/>
      </w:pPr>
      <w:r w:rsidRPr="00BF2603">
        <w:t>0.</w:t>
      </w:r>
      <w:r w:rsidRPr="00BF2603">
        <w:tab/>
        <w:t xml:space="preserve"> The user consent parameters are stored in UDM as subscription data. </w:t>
      </w:r>
    </w:p>
    <w:p w14:paraId="04E4D960" w14:textId="77777777" w:rsidR="00355FBC" w:rsidRPr="00BF2603" w:rsidRDefault="00355FBC" w:rsidP="00355FBC">
      <w:r w:rsidRPr="00BF2603">
        <w:t xml:space="preserve">As TS 23.558 [2] indicates that based on the request from EAS, the EES shares the UE information. The EES provides such information only if the user consent is available at the EES and the EAS is authorised to receive such information from the EES.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355FBC" w:rsidRPr="00BF2603" w14:paraId="7C32692B" w14:textId="77777777" w:rsidTr="00355FBC">
        <w:tc>
          <w:tcPr>
            <w:tcW w:w="9855" w:type="dxa"/>
            <w:tcBorders>
              <w:top w:val="single" w:sz="4" w:space="0" w:color="auto"/>
              <w:left w:val="single" w:sz="4" w:space="0" w:color="auto"/>
              <w:bottom w:val="single" w:sz="4" w:space="0" w:color="auto"/>
              <w:right w:val="single" w:sz="4" w:space="0" w:color="auto"/>
            </w:tcBorders>
            <w:hideMark/>
          </w:tcPr>
          <w:p w14:paraId="5A73E428" w14:textId="77777777" w:rsidR="00355FBC" w:rsidRPr="00BF2603" w:rsidRDefault="00355FBC" w:rsidP="00355FBC">
            <w:pPr>
              <w:rPr>
                <w:rFonts w:ascii="微软雅黑" w:eastAsia="微软雅黑" w:hAnsi="微软雅黑" w:cs="微软雅黑"/>
                <w:sz w:val="28"/>
                <w:szCs w:val="28"/>
              </w:rPr>
            </w:pPr>
            <w:r w:rsidRPr="00BF2603">
              <w:rPr>
                <w:rFonts w:ascii="微软雅黑" w:eastAsia="微软雅黑" w:hAnsi="微软雅黑" w:cs="微软雅黑"/>
                <w:sz w:val="28"/>
                <w:szCs w:val="28"/>
              </w:rPr>
              <w:t>8.6.2</w:t>
            </w:r>
            <w:r w:rsidRPr="00BF2603">
              <w:rPr>
                <w:rFonts w:ascii="微软雅黑" w:eastAsia="微软雅黑" w:hAnsi="微软雅黑" w:cs="微软雅黑"/>
                <w:sz w:val="28"/>
                <w:szCs w:val="28"/>
              </w:rPr>
              <w:tab/>
              <w:t>UE location API</w:t>
            </w:r>
          </w:p>
          <w:p w14:paraId="2B04B9C9" w14:textId="77777777" w:rsidR="00355FBC" w:rsidRPr="00BF2603" w:rsidRDefault="00355FBC" w:rsidP="00355FBC">
            <w:pPr>
              <w:rPr>
                <w:rFonts w:ascii="微软雅黑" w:eastAsia="微软雅黑" w:hAnsi="微软雅黑" w:cs="微软雅黑"/>
                <w:sz w:val="24"/>
                <w:szCs w:val="24"/>
              </w:rPr>
            </w:pPr>
            <w:r w:rsidRPr="00BF2603">
              <w:rPr>
                <w:rFonts w:ascii="微软雅黑" w:eastAsia="微软雅黑" w:hAnsi="微软雅黑" w:cs="微软雅黑"/>
                <w:sz w:val="24"/>
                <w:szCs w:val="24"/>
              </w:rPr>
              <w:t>8.6.2.1</w:t>
            </w:r>
            <w:r w:rsidRPr="00BF2603">
              <w:rPr>
                <w:rFonts w:ascii="微软雅黑" w:eastAsia="微软雅黑" w:hAnsi="微软雅黑" w:cs="微软雅黑"/>
                <w:sz w:val="24"/>
                <w:szCs w:val="24"/>
              </w:rPr>
              <w:tab/>
              <w:t>General</w:t>
            </w:r>
          </w:p>
          <w:p w14:paraId="6F581308" w14:textId="77777777" w:rsidR="00355FBC" w:rsidRPr="00BF2603" w:rsidRDefault="00355FBC" w:rsidP="00355FBC">
            <w:pPr>
              <w:rPr>
                <w:rFonts w:eastAsia="宋体"/>
              </w:rPr>
            </w:pPr>
            <w:r w:rsidRPr="00BF2603">
              <w:t xml:space="preserve">The EES exposes the UE location API to the EAS in order to support tracking or checking the valid location of the UE. The UE location API exposed by the EES relies on the 3GPP core network capabilities as specified in clause 8.10.3. </w:t>
            </w:r>
          </w:p>
          <w:p w14:paraId="20DF10E5" w14:textId="77777777" w:rsidR="00355FBC" w:rsidRPr="00BF2603" w:rsidRDefault="00355FBC" w:rsidP="00355FBC">
            <w:r w:rsidRPr="00BF2603">
              <w:t>The EAS can request UE location API for one-time reporting to check current UE location and for continuous reporting to track UE's location.</w:t>
            </w:r>
          </w:p>
          <w:p w14:paraId="2897E5C1" w14:textId="77777777" w:rsidR="00355FBC" w:rsidRPr="00BF2603" w:rsidRDefault="00355FBC" w:rsidP="00355FBC">
            <w:r w:rsidRPr="00BF2603">
              <w:t>----------Snip---------------</w:t>
            </w:r>
          </w:p>
          <w:p w14:paraId="6655D84E" w14:textId="77777777" w:rsidR="00355FBC" w:rsidRPr="00BF2603" w:rsidRDefault="00355FBC" w:rsidP="00355FBC">
            <w:pPr>
              <w:pStyle w:val="B10"/>
            </w:pPr>
            <w:r w:rsidRPr="00BF2603">
              <w:t>3.</w:t>
            </w:r>
            <w:r w:rsidRPr="00BF2603">
              <w:tab/>
              <w:t>UE Identifier between EAS and the EES is authorized for the UE location API (e.g. appropriate access token is received by EAS based on user's consent).</w:t>
            </w:r>
          </w:p>
          <w:p w14:paraId="06581536" w14:textId="77777777" w:rsidR="00355FBC" w:rsidRPr="00BF2603" w:rsidRDefault="00355FBC" w:rsidP="00355FBC">
            <w:r w:rsidRPr="00BF2603">
              <w:t>---------------------------------</w:t>
            </w:r>
          </w:p>
        </w:tc>
      </w:tr>
    </w:tbl>
    <w:p w14:paraId="34F98B6F" w14:textId="77777777" w:rsidR="00355FBC" w:rsidRPr="00BF2603" w:rsidRDefault="00355FBC" w:rsidP="00355FBC"/>
    <w:p w14:paraId="6467020E" w14:textId="77777777" w:rsidR="00355FBC" w:rsidRPr="00BF2603" w:rsidRDefault="00355FBC" w:rsidP="00355FBC">
      <w:r w:rsidRPr="00BF2603">
        <w:t>If there is no related user consent parameters in UE context, the EES invokes Nudm_SDM_Get Request service to retrieve related user consent parameters from the UDM. Otherwise, steps 1-6 can be skipped.</w:t>
      </w:r>
    </w:p>
    <w:p w14:paraId="5EC6C008" w14:textId="77777777" w:rsidR="00355FBC" w:rsidRPr="00BF2603" w:rsidRDefault="00355FBC" w:rsidP="00355FBC">
      <w:pPr>
        <w:pStyle w:val="B10"/>
      </w:pPr>
      <w:r w:rsidRPr="00BF2603">
        <w:t>1)</w:t>
      </w:r>
      <w:r w:rsidRPr="00BF2603">
        <w:tab/>
        <w:t xml:space="preserve">The EES (enforcing entity) sends API invocation to NEF, requesting to obtain user consent for sharing user's sensitive information. The API invocation includes the Application ID or the subscription ID of the UE. </w:t>
      </w:r>
    </w:p>
    <w:p w14:paraId="09C1D0CC" w14:textId="77777777" w:rsidR="00355FBC" w:rsidRPr="00BF2603" w:rsidRDefault="00355FBC" w:rsidP="00355FBC">
      <w:pPr>
        <w:pStyle w:val="B10"/>
      </w:pPr>
      <w:r w:rsidRPr="00BF2603">
        <w:t>2)</w:t>
      </w:r>
      <w:r w:rsidRPr="00BF2603">
        <w:tab/>
        <w:t xml:space="preserve">Based on the local policy, the NEF determines the corresponding UDM for the consent check or consent retrieval. </w:t>
      </w:r>
    </w:p>
    <w:p w14:paraId="6B73C613" w14:textId="77777777" w:rsidR="00355FBC" w:rsidRPr="00BF2603" w:rsidRDefault="00355FBC" w:rsidP="00355FBC">
      <w:pPr>
        <w:pStyle w:val="B10"/>
      </w:pPr>
      <w:r w:rsidRPr="00BF2603">
        <w:t>3)</w:t>
      </w:r>
      <w:r w:rsidRPr="00BF2603">
        <w:tab/>
        <w:t xml:space="preserve">NEF sends the Nudm_SDM_Get Request message to the UDM. The message includes the API invocation with the Application ID or the subscription ID of the UE. </w:t>
      </w:r>
    </w:p>
    <w:p w14:paraId="5382A7EF" w14:textId="77777777" w:rsidR="00355FBC" w:rsidRPr="00BF2603" w:rsidRDefault="00355FBC" w:rsidP="00355FBC">
      <w:pPr>
        <w:pStyle w:val="B10"/>
        <w:rPr>
          <w:rFonts w:eastAsia="Batang"/>
          <w:lang w:eastAsia="zh-CN"/>
        </w:rPr>
      </w:pPr>
      <w:r w:rsidRPr="00BF2603">
        <w:rPr>
          <w:rFonts w:eastAsia="Batang"/>
          <w:lang w:eastAsia="zh-CN"/>
        </w:rPr>
        <w:t>4)</w:t>
      </w:r>
      <w:r w:rsidRPr="00BF2603">
        <w:rPr>
          <w:rFonts w:eastAsia="Batang"/>
          <w:lang w:eastAsia="zh-CN"/>
        </w:rPr>
        <w:tab/>
        <w:t xml:space="preserve">The UDM retrieves user consent parameters based on the subscription ID of the UE or the application ID. </w:t>
      </w:r>
    </w:p>
    <w:p w14:paraId="56715E5B" w14:textId="77777777" w:rsidR="00355FBC" w:rsidRPr="00BF2603" w:rsidRDefault="00355FBC" w:rsidP="00355FBC">
      <w:pPr>
        <w:pStyle w:val="B10"/>
        <w:rPr>
          <w:rFonts w:eastAsia="宋体"/>
        </w:rPr>
      </w:pPr>
      <w:r w:rsidRPr="00BF2603">
        <w:lastRenderedPageBreak/>
        <w:t>5)</w:t>
      </w:r>
      <w:r w:rsidRPr="00BF2603">
        <w:tab/>
        <w:t xml:space="preserve">The UDM sends Nudm_SDM_Get Response message to the NEF. The response message includes the user consent parameters. </w:t>
      </w:r>
    </w:p>
    <w:p w14:paraId="563D9D6D" w14:textId="77777777" w:rsidR="00355FBC" w:rsidRPr="00BF2603" w:rsidRDefault="00355FBC" w:rsidP="00355FBC">
      <w:pPr>
        <w:pStyle w:val="B10"/>
      </w:pPr>
      <w:r w:rsidRPr="00BF2603">
        <w:t>6)</w:t>
      </w:r>
      <w:r w:rsidRPr="00BF2603">
        <w:tab/>
        <w:t xml:space="preserve"> Upon receiving the user consent parameters from the UDM, the NEF forwards the user consent parameters to the requesting EES. </w:t>
      </w:r>
    </w:p>
    <w:p w14:paraId="14CD4CAC" w14:textId="77777777" w:rsidR="00355FBC" w:rsidRPr="00BF2603" w:rsidRDefault="00355FBC" w:rsidP="00355FBC">
      <w:pPr>
        <w:pStyle w:val="NO"/>
      </w:pPr>
      <w:r w:rsidRPr="00BF2603">
        <w:t xml:space="preserve">NOTE: </w:t>
      </w:r>
      <w:r w:rsidRPr="00BF2603">
        <w:tab/>
        <w:t xml:space="preserve">EES has to be operated by the same entity as the data providers. </w:t>
      </w:r>
    </w:p>
    <w:p w14:paraId="23030F72" w14:textId="77777777" w:rsidR="00355FBC" w:rsidRPr="00BF2603" w:rsidRDefault="00355FBC" w:rsidP="00355FBC">
      <w:pPr>
        <w:pStyle w:val="3"/>
      </w:pPr>
      <w:bookmarkStart w:id="851" w:name="_Toc90902493"/>
      <w:bookmarkStart w:id="852" w:name="_Toc93948479"/>
      <w:bookmarkStart w:id="853" w:name="_Toc93948722"/>
      <w:bookmarkStart w:id="854" w:name="_Toc93948815"/>
      <w:r w:rsidRPr="00BF2603">
        <w:t>7.7.3</w:t>
      </w:r>
      <w:r w:rsidRPr="00BF2603">
        <w:tab/>
        <w:t>Evaluation</w:t>
      </w:r>
      <w:bookmarkEnd w:id="851"/>
      <w:bookmarkEnd w:id="852"/>
      <w:bookmarkEnd w:id="853"/>
      <w:bookmarkEnd w:id="854"/>
    </w:p>
    <w:p w14:paraId="47743B4A" w14:textId="77777777" w:rsidR="00355FBC" w:rsidRPr="00BF2603" w:rsidRDefault="00355FBC" w:rsidP="00355FBC">
      <w:r w:rsidRPr="00BF2603">
        <w:t>This solution proposes that the user consent is stored at the UDM as a part of subscription data. If the EES is within trusted domain, this solution supports a mechanism for the EES to retrieve the user consent directly from the UDM using the Application ID and based on the consent, the EES decides whether the user's sensitive information needs to be shared with the requesting entities or not. If EES is not within the trusted domain utilizing 5G services via NEF, then the NEF can retrieve the user consent from the UDM. As per the solution, the consent checking is transparent to the UDM.</w:t>
      </w:r>
    </w:p>
    <w:p w14:paraId="51136C89" w14:textId="77777777" w:rsidR="00355FBC" w:rsidRPr="00BF2603" w:rsidRDefault="00355FBC" w:rsidP="00355FBC">
      <w:pPr>
        <w:pStyle w:val="1"/>
      </w:pPr>
      <w:bookmarkStart w:id="855" w:name="_Toc90902494"/>
      <w:bookmarkStart w:id="856" w:name="_Toc93948480"/>
      <w:bookmarkStart w:id="857" w:name="_Toc93948723"/>
      <w:bookmarkStart w:id="858" w:name="_Toc93948816"/>
      <w:r w:rsidRPr="00BF2603">
        <w:t>8</w:t>
      </w:r>
      <w:r w:rsidRPr="00BF2603">
        <w:tab/>
        <w:t>Conclusions</w:t>
      </w:r>
      <w:bookmarkEnd w:id="855"/>
      <w:bookmarkEnd w:id="856"/>
      <w:bookmarkEnd w:id="857"/>
      <w:bookmarkEnd w:id="858"/>
    </w:p>
    <w:p w14:paraId="713797C3" w14:textId="4AD7CF31" w:rsidR="00355FBC" w:rsidRPr="00BF2603" w:rsidRDefault="00355FBC" w:rsidP="00355FBC">
      <w:pPr>
        <w:pStyle w:val="2"/>
      </w:pPr>
      <w:bookmarkStart w:id="859" w:name="_Toc90902495"/>
      <w:bookmarkStart w:id="860" w:name="_Toc93948481"/>
      <w:bookmarkStart w:id="861" w:name="_Toc93948724"/>
      <w:bookmarkStart w:id="862" w:name="_Toc93948817"/>
      <w:r w:rsidRPr="00BF2603">
        <w:rPr>
          <w:rFonts w:hint="eastAsia"/>
          <w:color w:val="000000"/>
          <w:lang w:eastAsia="zh-CN"/>
        </w:rPr>
        <w:t>8</w:t>
      </w:r>
      <w:r w:rsidRPr="00BF2603">
        <w:rPr>
          <w:color w:val="000000"/>
          <w:lang w:eastAsia="zh-CN"/>
        </w:rPr>
        <w:t>.1</w:t>
      </w:r>
      <w:r w:rsidRPr="00BF2603">
        <w:rPr>
          <w:color w:val="000000"/>
          <w:lang w:eastAsia="zh-CN"/>
        </w:rPr>
        <w:tab/>
        <w:t>Conclusion on KI #1</w:t>
      </w:r>
      <w:ins w:id="863" w:author="Huawei HL" w:date="2022-01-24T20:29:00Z">
        <w:r w:rsidR="003A47AC">
          <w:rPr>
            <w:color w:val="000000"/>
            <w:lang w:eastAsia="zh-CN"/>
          </w:rPr>
          <w:t>:</w:t>
        </w:r>
      </w:ins>
      <w:r w:rsidRPr="00BF2603">
        <w:rPr>
          <w:color w:val="000000"/>
          <w:lang w:eastAsia="zh-CN"/>
        </w:rPr>
        <w:t xml:space="preserve"> </w:t>
      </w:r>
      <w:r w:rsidRPr="00BF2603">
        <w:t>User's consent for exposure of information to Edge Applications</w:t>
      </w:r>
      <w:bookmarkEnd w:id="859"/>
      <w:bookmarkEnd w:id="860"/>
      <w:bookmarkEnd w:id="861"/>
      <w:bookmarkEnd w:id="862"/>
    </w:p>
    <w:p w14:paraId="7CC6056E" w14:textId="77777777" w:rsidR="00355FBC" w:rsidRPr="00BF2603" w:rsidRDefault="00355FBC" w:rsidP="00355FBC">
      <w:pPr>
        <w:rPr>
          <w:rFonts w:eastAsia="等线"/>
          <w:lang w:eastAsia="zh-CN"/>
        </w:rPr>
      </w:pPr>
      <w:r w:rsidRPr="00BF2603">
        <w:rPr>
          <w:rFonts w:eastAsia="等线"/>
          <w:lang w:eastAsia="zh-CN"/>
        </w:rPr>
        <w:t>The following specific aspects are concluded for normative work:</w:t>
      </w:r>
    </w:p>
    <w:p w14:paraId="53CB34E3" w14:textId="77777777" w:rsidR="00355FBC" w:rsidRPr="00BF2603" w:rsidRDefault="00355FBC" w:rsidP="00355FBC">
      <w:pPr>
        <w:pStyle w:val="B10"/>
        <w:rPr>
          <w:lang w:eastAsia="zh-CN"/>
        </w:rPr>
      </w:pPr>
      <w:r w:rsidRPr="00BF2603">
        <w:rPr>
          <w:lang w:eastAsia="zh-CN"/>
        </w:rPr>
        <w:t>-</w:t>
      </w:r>
      <w:r w:rsidRPr="00BF2603">
        <w:rPr>
          <w:lang w:eastAsia="zh-CN"/>
        </w:rPr>
        <w:tab/>
        <w:t>If EES is within the trusted domain utilizing 5GC services without NEF, the EES act</w:t>
      </w:r>
      <w:r>
        <w:rPr>
          <w:lang w:eastAsia="zh-CN"/>
        </w:rPr>
        <w:t>s</w:t>
      </w:r>
      <w:r w:rsidRPr="00BF2603">
        <w:rPr>
          <w:lang w:eastAsia="zh-CN"/>
        </w:rPr>
        <w:t xml:space="preserve"> as the consent enforcing entity.</w:t>
      </w:r>
    </w:p>
    <w:p w14:paraId="35B8BFE8" w14:textId="77777777" w:rsidR="00355FBC" w:rsidRPr="00BF2603" w:rsidRDefault="00355FBC" w:rsidP="00355FBC">
      <w:pPr>
        <w:pStyle w:val="B10"/>
        <w:rPr>
          <w:lang w:eastAsia="zh-CN"/>
        </w:rPr>
      </w:pPr>
      <w:r w:rsidRPr="00BF2603">
        <w:rPr>
          <w:lang w:eastAsia="zh-CN"/>
        </w:rPr>
        <w:t>-</w:t>
      </w:r>
      <w:r w:rsidRPr="00BF2603">
        <w:rPr>
          <w:lang w:eastAsia="zh-CN"/>
        </w:rPr>
        <w:tab/>
        <w:t>Otherwise, if the EES is not within the trusted domain utilizing 5GC services via NEF, the NEF act</w:t>
      </w:r>
      <w:r>
        <w:rPr>
          <w:lang w:eastAsia="zh-CN"/>
        </w:rPr>
        <w:t>s</w:t>
      </w:r>
      <w:r w:rsidRPr="00BF2603">
        <w:rPr>
          <w:lang w:eastAsia="zh-CN"/>
        </w:rPr>
        <w:t xml:space="preserve"> as the consent enforcing entity.</w:t>
      </w:r>
    </w:p>
    <w:p w14:paraId="0BA70026" w14:textId="77777777" w:rsidR="00355FBC" w:rsidRPr="00BF2603" w:rsidRDefault="00355FBC" w:rsidP="00355FBC">
      <w:pPr>
        <w:pStyle w:val="2"/>
        <w:rPr>
          <w:color w:val="000000"/>
          <w:lang w:eastAsia="zh-CN"/>
        </w:rPr>
      </w:pPr>
      <w:bookmarkStart w:id="864" w:name="_Toc90902496"/>
      <w:bookmarkStart w:id="865" w:name="_Toc93948482"/>
      <w:bookmarkStart w:id="866" w:name="_Toc93948725"/>
      <w:bookmarkStart w:id="867" w:name="_Toc93948818"/>
      <w:r w:rsidRPr="00BF2603">
        <w:rPr>
          <w:color w:val="000000"/>
          <w:lang w:eastAsia="zh-CN"/>
        </w:rPr>
        <w:t>8.2</w:t>
      </w:r>
      <w:r w:rsidRPr="00BF2603">
        <w:rPr>
          <w:color w:val="000000"/>
          <w:lang w:eastAsia="zh-CN"/>
        </w:rPr>
        <w:tab/>
        <w:t>Conclusion on KI #2: User consent for UE data collection</w:t>
      </w:r>
      <w:bookmarkEnd w:id="864"/>
      <w:bookmarkEnd w:id="865"/>
      <w:bookmarkEnd w:id="866"/>
      <w:bookmarkEnd w:id="867"/>
    </w:p>
    <w:p w14:paraId="20BD759E" w14:textId="77777777" w:rsidR="00355FBC" w:rsidRPr="00BF2603" w:rsidRDefault="00355FBC" w:rsidP="00355FBC">
      <w:pPr>
        <w:rPr>
          <w:rFonts w:eastAsia="等线"/>
          <w:lang w:eastAsia="zh-CN"/>
        </w:rPr>
      </w:pPr>
      <w:r w:rsidRPr="00BF2603">
        <w:rPr>
          <w:rFonts w:eastAsia="等线"/>
          <w:lang w:eastAsia="zh-CN"/>
        </w:rPr>
        <w:t>In the use case of UE related analytics in NWDAF, the following specific aspects are concluded for normative work:</w:t>
      </w:r>
    </w:p>
    <w:p w14:paraId="1F55F0A3"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The NWDAF determines whether to allow the NF service consumer to request for analysis using data subject to user consent based on user consent parameters.</w:t>
      </w:r>
    </w:p>
    <w:p w14:paraId="3EFD6692"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The NWDAF retrieves user consent parameters in NWDAF's UE context or invokes UDM service to retrieve user consent parameters.</w:t>
      </w:r>
    </w:p>
    <w:p w14:paraId="1A54C236" w14:textId="77777777" w:rsidR="00355FBC" w:rsidRPr="00BF2603" w:rsidRDefault="00355FBC" w:rsidP="00355FBC">
      <w:pPr>
        <w:pStyle w:val="NO"/>
        <w:rPr>
          <w:color w:val="000000"/>
          <w:lang w:eastAsia="zh-CN"/>
        </w:rPr>
      </w:pPr>
      <w:r w:rsidRPr="00BF2603">
        <w:rPr>
          <w:lang w:eastAsia="zh-CN"/>
        </w:rPr>
        <w:t>NOTE:</w:t>
      </w:r>
      <w:r>
        <w:rPr>
          <w:lang w:eastAsia="zh-CN"/>
        </w:rPr>
        <w:t xml:space="preserve"> </w:t>
      </w:r>
      <w:r w:rsidRPr="00BF2603">
        <w:rPr>
          <w:lang w:eastAsia="zh-CN"/>
        </w:rPr>
        <w:tab/>
        <w:t xml:space="preserve">This architecture only works when NWDAF and data provider are operated by the same entity. </w:t>
      </w:r>
    </w:p>
    <w:p w14:paraId="40AB5CEC" w14:textId="0D4F5DEB" w:rsidR="00355FBC" w:rsidRPr="00BF2603" w:rsidRDefault="00355FBC" w:rsidP="00355FBC">
      <w:pPr>
        <w:pStyle w:val="2"/>
        <w:rPr>
          <w:lang w:eastAsia="zh-CN"/>
        </w:rPr>
      </w:pPr>
      <w:bookmarkStart w:id="868" w:name="_Toc90902497"/>
      <w:bookmarkStart w:id="869" w:name="_Toc93948483"/>
      <w:bookmarkStart w:id="870" w:name="_Toc93948726"/>
      <w:bookmarkStart w:id="871" w:name="_Toc93948819"/>
      <w:r w:rsidRPr="00BF2603">
        <w:rPr>
          <w:lang w:eastAsia="zh-CN"/>
        </w:rPr>
        <w:t>8.3</w:t>
      </w:r>
      <w:r w:rsidRPr="00BF2603">
        <w:rPr>
          <w:lang w:eastAsia="zh-CN"/>
        </w:rPr>
        <w:tab/>
        <w:t xml:space="preserve">Conclusion </w:t>
      </w:r>
      <w:del w:id="872" w:author="Huawei HL" w:date="2022-01-24T20:30:00Z">
        <w:r w:rsidRPr="00BF2603" w:rsidDel="003A47AC">
          <w:rPr>
            <w:rFonts w:hint="eastAsia"/>
            <w:lang w:eastAsia="zh-CN"/>
          </w:rPr>
          <w:delText>for</w:delText>
        </w:r>
      </w:del>
      <w:ins w:id="873" w:author="Huawei HL" w:date="2022-01-24T20:30:00Z">
        <w:r w:rsidR="003A47AC">
          <w:rPr>
            <w:lang w:eastAsia="zh-CN"/>
          </w:rPr>
          <w:t>on</w:t>
        </w:r>
      </w:ins>
      <w:r w:rsidRPr="00BF2603">
        <w:rPr>
          <w:lang w:eastAsia="zh-CN"/>
        </w:rPr>
        <w:t xml:space="preserve"> K</w:t>
      </w:r>
      <w:del w:id="874" w:author="Huawei HL" w:date="2022-01-24T20:24:00Z">
        <w:r w:rsidRPr="00BF2603" w:rsidDel="00355FBC">
          <w:rPr>
            <w:lang w:eastAsia="zh-CN"/>
          </w:rPr>
          <w:delText>ey Issue</w:delText>
        </w:r>
      </w:del>
      <w:ins w:id="875" w:author="Huawei HL" w:date="2022-01-24T20:24:00Z">
        <w:r>
          <w:rPr>
            <w:lang w:eastAsia="zh-CN"/>
          </w:rPr>
          <w:t>I</w:t>
        </w:r>
      </w:ins>
      <w:r w:rsidRPr="00BF2603">
        <w:rPr>
          <w:lang w:eastAsia="zh-CN"/>
        </w:rPr>
        <w:t xml:space="preserve"> #3: Modification or revocation of user consent</w:t>
      </w:r>
      <w:bookmarkEnd w:id="868"/>
      <w:bookmarkEnd w:id="869"/>
      <w:bookmarkEnd w:id="870"/>
      <w:bookmarkEnd w:id="871"/>
    </w:p>
    <w:p w14:paraId="09189245" w14:textId="77777777" w:rsidR="00355FBC" w:rsidRPr="00BF2603" w:rsidRDefault="00355FBC" w:rsidP="00355FBC">
      <w:pPr>
        <w:rPr>
          <w:rFonts w:eastAsia="Calibri"/>
          <w:lang w:eastAsia="zh-CN"/>
        </w:rPr>
      </w:pPr>
      <w:r w:rsidRPr="00BF2603">
        <w:rPr>
          <w:rFonts w:eastAsia="Calibri"/>
          <w:lang w:eastAsia="zh-CN"/>
        </w:rPr>
        <w:t>The following specific aspects for use case#1 (NWDAF) are concluded for normative work:</w:t>
      </w:r>
    </w:p>
    <w:p w14:paraId="0EB00DF4" w14:textId="77777777" w:rsidR="00355FBC" w:rsidRPr="00BF2603" w:rsidRDefault="00355FBC" w:rsidP="00355FBC">
      <w:pPr>
        <w:pStyle w:val="B10"/>
        <w:rPr>
          <w:lang w:eastAsia="zh-CN"/>
        </w:rPr>
      </w:pPr>
      <w:r w:rsidRPr="00BF2603">
        <w:rPr>
          <w:rFonts w:asciiTheme="minorEastAsia" w:hAnsiTheme="minorEastAsia" w:hint="eastAsia"/>
          <w:lang w:eastAsia="zh-CN"/>
        </w:rPr>
        <w:t>-</w:t>
      </w:r>
      <w:r w:rsidRPr="00BF2603">
        <w:rPr>
          <w:lang w:eastAsia="zh-CN"/>
        </w:rPr>
        <w:tab/>
        <w:t>NWDAF subscribe</w:t>
      </w:r>
      <w:r>
        <w:rPr>
          <w:lang w:eastAsia="zh-CN"/>
        </w:rPr>
        <w:t>s</w:t>
      </w:r>
      <w:r w:rsidRPr="00BF2603">
        <w:rPr>
          <w:lang w:eastAsia="zh-CN"/>
        </w:rPr>
        <w:t xml:space="preserve"> the service for notification of revocation of user consent if the NWDAF processes data subject to user consent, and </w:t>
      </w:r>
      <w:r>
        <w:rPr>
          <w:lang w:eastAsia="zh-CN"/>
        </w:rPr>
        <w:t>is</w:t>
      </w:r>
      <w:r w:rsidRPr="00BF2603">
        <w:rPr>
          <w:lang w:eastAsia="zh-CN"/>
        </w:rPr>
        <w:t xml:space="preserve"> notified if user consent is changed.</w:t>
      </w:r>
    </w:p>
    <w:p w14:paraId="1313F58D" w14:textId="77777777" w:rsidR="00355FBC" w:rsidRPr="00BF2603" w:rsidRDefault="00355FBC" w:rsidP="00355FBC">
      <w:pPr>
        <w:pStyle w:val="B10"/>
        <w:rPr>
          <w:lang w:eastAsia="zh-CN"/>
        </w:rPr>
      </w:pPr>
      <w:r w:rsidRPr="00BF2603">
        <w:rPr>
          <w:rFonts w:asciiTheme="minorEastAsia" w:hAnsiTheme="minorEastAsia" w:hint="eastAsia"/>
          <w:lang w:eastAsia="zh-CN"/>
        </w:rPr>
        <w:t>-</w:t>
      </w:r>
      <w:r w:rsidRPr="00BF2603">
        <w:rPr>
          <w:lang w:eastAsia="zh-CN"/>
        </w:rPr>
        <w:tab/>
        <w:t>If user consent is revoked, the NWDAF halt</w:t>
      </w:r>
      <w:r>
        <w:rPr>
          <w:lang w:eastAsia="zh-CN"/>
        </w:rPr>
        <w:t>s</w:t>
      </w:r>
      <w:r w:rsidRPr="00BF2603">
        <w:rPr>
          <w:lang w:eastAsia="zh-CN"/>
        </w:rPr>
        <w:t xml:space="preserve"> analysing and collecting of data subject to the user consent. Depending on circumstances/regulations outside the scope of 3GPP, the data may have to be deleted, or quarantined, or temporarily retained.</w:t>
      </w:r>
    </w:p>
    <w:p w14:paraId="7FBFE6A1" w14:textId="77777777" w:rsidR="00355FBC" w:rsidRPr="00BF2603" w:rsidRDefault="00355FBC" w:rsidP="00355FBC">
      <w:pPr>
        <w:pStyle w:val="B10"/>
        <w:rPr>
          <w:lang w:eastAsia="zh-CN"/>
        </w:rPr>
      </w:pPr>
      <w:r w:rsidRPr="00BF2603">
        <w:rPr>
          <w:rFonts w:asciiTheme="minorEastAsia" w:hAnsiTheme="minorEastAsia" w:hint="eastAsia"/>
          <w:lang w:eastAsia="zh-CN"/>
        </w:rPr>
        <w:t>-</w:t>
      </w:r>
      <w:r w:rsidRPr="00BF2603">
        <w:rPr>
          <w:lang w:eastAsia="zh-CN"/>
        </w:rPr>
        <w:tab/>
        <w:t>If user consent is revoked, the NWDAF</w:t>
      </w:r>
      <w:r w:rsidRPr="00BF2603">
        <w:rPr>
          <w:rFonts w:eastAsia="宋体" w:hint="eastAsia"/>
          <w:lang w:eastAsia="zh-CN"/>
        </w:rPr>
        <w:t xml:space="preserve"> </w:t>
      </w:r>
      <w:r w:rsidRPr="00BF2603">
        <w:rPr>
          <w:rFonts w:eastAsia="宋体"/>
          <w:lang w:eastAsia="zh-CN"/>
        </w:rPr>
        <w:t>n</w:t>
      </w:r>
      <w:r w:rsidRPr="00BF2603">
        <w:rPr>
          <w:lang w:eastAsia="zh-CN"/>
        </w:rPr>
        <w:t>otif</w:t>
      </w:r>
      <w:r>
        <w:rPr>
          <w:lang w:eastAsia="zh-CN"/>
        </w:rPr>
        <w:t>ies</w:t>
      </w:r>
      <w:r w:rsidRPr="00BF2603">
        <w:rPr>
          <w:lang w:eastAsia="zh-CN"/>
        </w:rPr>
        <w:t xml:space="preserve"> NF service consumers to halt processing of data subject to the user consent.</w:t>
      </w:r>
    </w:p>
    <w:p w14:paraId="7FFFA878" w14:textId="77777777" w:rsidR="00355FBC" w:rsidRPr="00BF2603" w:rsidRDefault="00355FBC" w:rsidP="00355FBC">
      <w:pPr>
        <w:pStyle w:val="NO"/>
        <w:rPr>
          <w:lang w:eastAsia="zh-CN"/>
        </w:rPr>
      </w:pPr>
      <w:r w:rsidRPr="00BF2603">
        <w:rPr>
          <w:lang w:eastAsia="zh-CN"/>
        </w:rPr>
        <w:t>NOTE 1:</w:t>
      </w:r>
      <w:r w:rsidRPr="00BF2603">
        <w:rPr>
          <w:lang w:eastAsia="zh-CN"/>
        </w:rPr>
        <w:tab/>
        <w:t xml:space="preserve"> This architecture only works when NWDAF and data provider are operated by the same entity. </w:t>
      </w:r>
    </w:p>
    <w:p w14:paraId="0DEEF8B6" w14:textId="77777777" w:rsidR="00355FBC" w:rsidRPr="00BF2603" w:rsidRDefault="00355FBC" w:rsidP="00355FBC">
      <w:pPr>
        <w:rPr>
          <w:rFonts w:eastAsia="Calibri"/>
          <w:lang w:eastAsia="zh-CN"/>
        </w:rPr>
      </w:pPr>
      <w:r w:rsidRPr="00BF2603">
        <w:rPr>
          <w:rFonts w:eastAsia="Calibri"/>
          <w:lang w:eastAsia="zh-CN"/>
        </w:rPr>
        <w:t>The following specific aspects for use case#2 (MEC) are concluded for normative work:</w:t>
      </w:r>
    </w:p>
    <w:p w14:paraId="23C80E00" w14:textId="77777777" w:rsidR="00355FBC" w:rsidRPr="00BF2603" w:rsidRDefault="00355FBC" w:rsidP="00355FBC">
      <w:pPr>
        <w:rPr>
          <w:rFonts w:eastAsia="Calibri"/>
          <w:lang w:eastAsia="zh-CN"/>
        </w:rPr>
      </w:pPr>
      <w:r w:rsidRPr="00BF2603">
        <w:rPr>
          <w:rFonts w:eastAsia="等线"/>
          <w:lang w:eastAsia="zh-CN"/>
        </w:rPr>
        <w:lastRenderedPageBreak/>
        <w:t xml:space="preserve">If EES </w:t>
      </w:r>
      <w:r w:rsidRPr="00BF2603">
        <w:rPr>
          <w:rFonts w:eastAsia="等线" w:hint="eastAsia"/>
          <w:lang w:eastAsia="zh-CN"/>
        </w:rPr>
        <w:t>is within the</w:t>
      </w:r>
      <w:r w:rsidRPr="00BF2603">
        <w:rPr>
          <w:rFonts w:eastAsia="等线"/>
          <w:lang w:eastAsia="zh-CN"/>
        </w:rPr>
        <w:t xml:space="preserve"> trusted domain</w:t>
      </w:r>
      <w:r w:rsidRPr="00BF2603">
        <w:t xml:space="preserve"> </w:t>
      </w:r>
      <w:r w:rsidRPr="00BF2603">
        <w:rPr>
          <w:rFonts w:eastAsia="等线"/>
          <w:lang w:eastAsia="zh-CN"/>
        </w:rPr>
        <w:t>utilizing 5GC services without NEF, the EES act</w:t>
      </w:r>
      <w:r>
        <w:rPr>
          <w:rFonts w:eastAsia="等线"/>
          <w:lang w:eastAsia="zh-CN"/>
        </w:rPr>
        <w:t>s</w:t>
      </w:r>
      <w:r w:rsidRPr="00BF2603">
        <w:rPr>
          <w:rFonts w:eastAsia="等线"/>
          <w:lang w:eastAsia="zh-CN"/>
        </w:rPr>
        <w:t xml:space="preserve"> as the consent enforcing entity. Otherwise, if the EES is not within the trusted domain utilizing 5GC services via NEF, the NEF act</w:t>
      </w:r>
      <w:r>
        <w:rPr>
          <w:rFonts w:eastAsia="等线"/>
          <w:lang w:eastAsia="zh-CN"/>
        </w:rPr>
        <w:t>s</w:t>
      </w:r>
      <w:r w:rsidRPr="00BF2603">
        <w:rPr>
          <w:rFonts w:eastAsia="等线"/>
          <w:lang w:eastAsia="zh-CN"/>
        </w:rPr>
        <w:t xml:space="preserve"> as the consent enforcing entity. The enforcing entity (EES or NEF) behave</w:t>
      </w:r>
      <w:r>
        <w:rPr>
          <w:rFonts w:eastAsia="等线"/>
          <w:lang w:eastAsia="zh-CN"/>
        </w:rPr>
        <w:t>s</w:t>
      </w:r>
      <w:r w:rsidRPr="00BF2603">
        <w:rPr>
          <w:rFonts w:eastAsia="等线"/>
          <w:lang w:eastAsia="zh-CN"/>
        </w:rPr>
        <w:t xml:space="preserve"> as below:</w:t>
      </w:r>
    </w:p>
    <w:p w14:paraId="4CCDCC19" w14:textId="77777777" w:rsidR="00355FBC" w:rsidRPr="00BF2603" w:rsidRDefault="00355FBC" w:rsidP="00355FBC">
      <w:pPr>
        <w:pStyle w:val="B10"/>
        <w:rPr>
          <w:lang w:eastAsia="zh-CN"/>
        </w:rPr>
      </w:pPr>
      <w:r w:rsidRPr="00BF2603">
        <w:rPr>
          <w:lang w:eastAsia="zh-CN"/>
        </w:rPr>
        <w:t>-</w:t>
      </w:r>
      <w:r w:rsidRPr="00BF2603">
        <w:rPr>
          <w:lang w:eastAsia="zh-CN"/>
        </w:rPr>
        <w:tab/>
        <w:t xml:space="preserve">If the enforcing entity </w:t>
      </w:r>
      <w:r w:rsidRPr="00BF2603">
        <w:rPr>
          <w:rFonts w:hint="eastAsia"/>
          <w:lang w:eastAsia="zh-CN"/>
        </w:rPr>
        <w:t>shar</w:t>
      </w:r>
      <w:r w:rsidRPr="00BF2603">
        <w:rPr>
          <w:lang w:eastAsia="zh-CN"/>
        </w:rPr>
        <w:t xml:space="preserve">es data subject to user consent, the enforcing entity </w:t>
      </w:r>
      <w:proofErr w:type="spellStart"/>
      <w:r w:rsidRPr="00BF2603">
        <w:rPr>
          <w:lang w:eastAsia="zh-CN"/>
        </w:rPr>
        <w:t>ubscribe</w:t>
      </w:r>
      <w:r>
        <w:rPr>
          <w:lang w:eastAsia="zh-CN"/>
        </w:rPr>
        <w:t>s</w:t>
      </w:r>
      <w:proofErr w:type="spellEnd"/>
      <w:r w:rsidRPr="00BF2603">
        <w:rPr>
          <w:lang w:eastAsia="zh-CN"/>
        </w:rPr>
        <w:t xml:space="preserve"> the service for notification of revocation of user consent, and </w:t>
      </w:r>
      <w:r>
        <w:rPr>
          <w:lang w:eastAsia="zh-CN"/>
        </w:rPr>
        <w:t>is</w:t>
      </w:r>
      <w:r w:rsidRPr="00BF2603">
        <w:rPr>
          <w:lang w:eastAsia="zh-CN"/>
        </w:rPr>
        <w:t xml:space="preserve"> notified if user consent is changed.</w:t>
      </w:r>
    </w:p>
    <w:p w14:paraId="0E1BBA78" w14:textId="77777777" w:rsidR="00355FBC" w:rsidRPr="00BF2603" w:rsidRDefault="00355FBC" w:rsidP="00355FBC">
      <w:pPr>
        <w:pStyle w:val="B10"/>
        <w:rPr>
          <w:lang w:eastAsia="zh-CN"/>
        </w:rPr>
      </w:pPr>
      <w:r w:rsidRPr="00BF2603">
        <w:rPr>
          <w:lang w:eastAsia="zh-CN"/>
        </w:rPr>
        <w:t>-</w:t>
      </w:r>
      <w:r w:rsidRPr="00BF2603">
        <w:rPr>
          <w:lang w:eastAsia="zh-CN"/>
        </w:rPr>
        <w:tab/>
        <w:t>If user consent is revoked, the enforcing entity notif</w:t>
      </w:r>
      <w:r>
        <w:rPr>
          <w:lang w:eastAsia="zh-CN"/>
        </w:rPr>
        <w:t>ies</w:t>
      </w:r>
      <w:r w:rsidRPr="00BF2603">
        <w:rPr>
          <w:lang w:eastAsia="zh-CN"/>
        </w:rPr>
        <w:t xml:space="preserve"> other consumer network entities to halt processing of data subject to the user consent.</w:t>
      </w:r>
    </w:p>
    <w:p w14:paraId="58CD49D6" w14:textId="77777777" w:rsidR="00355FBC" w:rsidRPr="00BF2603" w:rsidRDefault="00355FBC" w:rsidP="00355FBC">
      <w:pPr>
        <w:pStyle w:val="B10"/>
        <w:rPr>
          <w:lang w:eastAsia="zh-CN"/>
        </w:rPr>
      </w:pPr>
      <w:r w:rsidRPr="00BF2603">
        <w:t>-</w:t>
      </w:r>
      <w:r w:rsidRPr="00BF2603">
        <w:tab/>
        <w:t>Depending on circumstances/regulations outside the scope of 3GPP, the data may have to be deleted, or quarantined, or temporarily retained.</w:t>
      </w:r>
    </w:p>
    <w:p w14:paraId="56967214" w14:textId="77777777" w:rsidR="00355FBC" w:rsidRPr="00BF2603" w:rsidRDefault="00355FBC" w:rsidP="00355FBC">
      <w:pPr>
        <w:pStyle w:val="NO"/>
        <w:rPr>
          <w:lang w:eastAsia="zh-CN"/>
        </w:rPr>
      </w:pPr>
      <w:r w:rsidRPr="00BF2603">
        <w:rPr>
          <w:lang w:eastAsia="zh-CN"/>
        </w:rPr>
        <w:t>NOTE 2:</w:t>
      </w:r>
      <w:r w:rsidRPr="00BF2603">
        <w:rPr>
          <w:lang w:eastAsia="zh-CN"/>
        </w:rPr>
        <w:tab/>
        <w:t xml:space="preserve"> This architecture only works when EES or NEF and data provider are operated by the same entity.</w:t>
      </w:r>
    </w:p>
    <w:p w14:paraId="64A35336" w14:textId="77777777" w:rsidR="00355FBC" w:rsidRPr="00BF2603" w:rsidRDefault="00355FBC" w:rsidP="00355FBC">
      <w:pPr>
        <w:pStyle w:val="2"/>
        <w:rPr>
          <w:lang w:eastAsia="zh-CN"/>
        </w:rPr>
      </w:pPr>
      <w:bookmarkStart w:id="876" w:name="_Toc90902498"/>
      <w:bookmarkStart w:id="877" w:name="_Toc93948484"/>
      <w:bookmarkStart w:id="878" w:name="_Toc93948727"/>
      <w:bookmarkStart w:id="879" w:name="_Toc93948820"/>
      <w:r w:rsidRPr="00BF2603">
        <w:rPr>
          <w:lang w:eastAsia="zh-CN"/>
        </w:rPr>
        <w:t>8.</w:t>
      </w:r>
      <w:r w:rsidRPr="00BF2603">
        <w:rPr>
          <w:rFonts w:eastAsia="等线"/>
          <w:color w:val="000000"/>
        </w:rPr>
        <w:t>4</w:t>
      </w:r>
      <w:r w:rsidRPr="00BF2603">
        <w:rPr>
          <w:lang w:eastAsia="zh-CN"/>
        </w:rPr>
        <w:tab/>
        <w:t>Conclusion on KI #4</w:t>
      </w:r>
      <w:r w:rsidRPr="00BF2603">
        <w:rPr>
          <w:rFonts w:eastAsia="等线"/>
          <w:color w:val="000000"/>
        </w:rPr>
        <w:t>: Relationship between the subscriber and the end-users</w:t>
      </w:r>
      <w:bookmarkEnd w:id="876"/>
      <w:bookmarkEnd w:id="877"/>
      <w:bookmarkEnd w:id="878"/>
      <w:bookmarkEnd w:id="879"/>
    </w:p>
    <w:p w14:paraId="68BC38AC" w14:textId="77777777" w:rsidR="00355FBC" w:rsidRPr="00BF2603" w:rsidRDefault="00355FBC" w:rsidP="00355FBC">
      <w:r w:rsidRPr="00BF2603">
        <w:t>For the KI #4 on relation between the subscriber and the end-users, it is concluded that:</w:t>
      </w:r>
    </w:p>
    <w:p w14:paraId="17D71A92" w14:textId="77777777" w:rsidR="00355FBC" w:rsidRPr="00BF2603" w:rsidRDefault="00355FBC" w:rsidP="00355FBC">
      <w:r w:rsidRPr="00BF2603">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3222FEB9" w14:textId="77777777" w:rsidR="00355FBC" w:rsidRPr="00BF2603" w:rsidRDefault="00355FBC" w:rsidP="00355FBC">
      <w:r w:rsidRPr="00BF2603">
        <w:t xml:space="preserve">End-users cannot retroactively make the user consent setting more permissive, </w:t>
      </w:r>
      <w:r w:rsidRPr="00A22D71">
        <w:t>i.e.,</w:t>
      </w:r>
      <w:r w:rsidRPr="00BF2603">
        <w:t xml:space="preserve"> If end-user accepts processing of data for purpose 1, and later also accepts purpose 2 (making the consent more permissive), the data collected before end-user have given consent for purpose 2 cannot be used for purpose 2. If end-user revokes consent for purpose 1 (making end-user consent setting more restrictive), that also applies to data collected before the change in consent setting.</w:t>
      </w:r>
    </w:p>
    <w:p w14:paraId="0392D514" w14:textId="543471C0" w:rsidR="00355FBC" w:rsidRPr="00BF2603" w:rsidRDefault="00355FBC" w:rsidP="00355FBC">
      <w:pPr>
        <w:pStyle w:val="2"/>
        <w:rPr>
          <w:color w:val="000000"/>
          <w:lang w:eastAsia="zh-CN"/>
        </w:rPr>
      </w:pPr>
      <w:bookmarkStart w:id="880" w:name="_Toc90902499"/>
      <w:bookmarkStart w:id="881" w:name="_Toc93948485"/>
      <w:bookmarkStart w:id="882" w:name="_Toc93948728"/>
      <w:bookmarkStart w:id="883" w:name="_Toc93948821"/>
      <w:r w:rsidRPr="00BF2603">
        <w:rPr>
          <w:rFonts w:hint="eastAsia"/>
          <w:color w:val="000000"/>
          <w:lang w:eastAsia="zh-CN"/>
        </w:rPr>
        <w:t>8</w:t>
      </w:r>
      <w:r w:rsidRPr="00BF2603">
        <w:rPr>
          <w:color w:val="000000"/>
          <w:lang w:eastAsia="zh-CN"/>
        </w:rPr>
        <w:t>.5</w:t>
      </w:r>
      <w:r w:rsidRPr="00BF2603">
        <w:rPr>
          <w:color w:val="000000"/>
          <w:lang w:eastAsia="zh-CN"/>
        </w:rPr>
        <w:tab/>
        <w:t>Conclusion on KI #5</w:t>
      </w:r>
      <w:ins w:id="884" w:author="Huawei HL" w:date="2022-01-24T20:29:00Z">
        <w:r w:rsidR="003A47AC">
          <w:rPr>
            <w:color w:val="000000"/>
            <w:lang w:eastAsia="zh-CN"/>
          </w:rPr>
          <w:t>:</w:t>
        </w:r>
      </w:ins>
      <w:r w:rsidRPr="00BF2603">
        <w:rPr>
          <w:color w:val="000000"/>
          <w:lang w:eastAsia="zh-CN"/>
        </w:rPr>
        <w:t xml:space="preserve"> </w:t>
      </w:r>
      <w:r w:rsidRPr="00BF2603">
        <w:t>Unambiguous naming of purposes</w:t>
      </w:r>
      <w:bookmarkEnd w:id="880"/>
      <w:bookmarkEnd w:id="881"/>
      <w:bookmarkEnd w:id="882"/>
      <w:bookmarkEnd w:id="883"/>
    </w:p>
    <w:p w14:paraId="330519E3" w14:textId="77777777" w:rsidR="00355FBC" w:rsidRPr="00BF2603" w:rsidRDefault="00355FBC" w:rsidP="00355FBC">
      <w:pPr>
        <w:tabs>
          <w:tab w:val="left" w:pos="573"/>
        </w:tabs>
      </w:pPr>
      <w:r w:rsidRPr="00BF2603">
        <w:t xml:space="preserve">An NF acting as the user consent enforcement point </w:t>
      </w:r>
      <w:r>
        <w:t>is</w:t>
      </w:r>
      <w:r w:rsidRPr="00BF2603">
        <w:t xml:space="preserve"> able to determine the actual purpose for data processing when other NFs request data subject to user consent. </w:t>
      </w:r>
    </w:p>
    <w:p w14:paraId="65BEE717" w14:textId="77777777" w:rsidR="00355FBC" w:rsidRPr="00BF2603" w:rsidRDefault="00355FBC" w:rsidP="00355FBC">
      <w:pPr>
        <w:tabs>
          <w:tab w:val="left" w:pos="573"/>
        </w:tabs>
        <w:rPr>
          <w:rFonts w:eastAsia="等线"/>
          <w:lang w:eastAsia="zh-CN"/>
        </w:rPr>
      </w:pPr>
      <w:r w:rsidRPr="00BF2603">
        <w:t>NF involved in user consent handling may include a list of purposes when requesting user consent related parameters from the enforcement point. However, this is left to the normative work and to be decided on a use case basis. It is recommended that the purpose of data processing is formatted as a blob. The content of such blob is out of scope.</w:t>
      </w:r>
    </w:p>
    <w:p w14:paraId="67B43E16" w14:textId="77777777" w:rsidR="00355FBC" w:rsidRPr="00BF2603" w:rsidRDefault="00355FBC" w:rsidP="00355FBC">
      <w:pPr>
        <w:tabs>
          <w:tab w:val="left" w:pos="573"/>
        </w:tabs>
        <w:rPr>
          <w:rFonts w:eastAsia="等线"/>
          <w:lang w:eastAsia="zh-CN"/>
        </w:rPr>
      </w:pPr>
      <w:r w:rsidRPr="00BF2603">
        <w:t xml:space="preserve">All NFs involved in processing data subject to user consent are assumed to be </w:t>
      </w:r>
      <w:r w:rsidRPr="00BF2603">
        <w:rPr>
          <w:rFonts w:eastAsia="等线"/>
          <w:lang w:eastAsia="zh-CN"/>
        </w:rPr>
        <w:t>operated by the same entity and therefore have the same notion of what the purpose (formatted as blob) means.</w:t>
      </w:r>
      <w:r w:rsidRPr="00BF2603" w:rsidDel="00126781">
        <w:t xml:space="preserve"> </w:t>
      </w:r>
      <w:r w:rsidRPr="00BF2603">
        <w:t>How to map such a blob to human readable format, should there be a need, is left out of scope.</w:t>
      </w:r>
    </w:p>
    <w:p w14:paraId="08BEBEF1" w14:textId="77777777" w:rsidR="00355FBC" w:rsidRPr="00BF2603" w:rsidRDefault="00355FBC" w:rsidP="00355FBC">
      <w:pPr>
        <w:pStyle w:val="2"/>
      </w:pPr>
      <w:bookmarkStart w:id="885" w:name="_Toc90902500"/>
      <w:bookmarkStart w:id="886" w:name="_Toc93948486"/>
      <w:bookmarkStart w:id="887" w:name="_Toc93948729"/>
      <w:bookmarkStart w:id="888" w:name="_Toc93948822"/>
      <w:r w:rsidRPr="00BF2603">
        <w:rPr>
          <w:lang w:eastAsia="zh-CN"/>
        </w:rPr>
        <w:t>8.6</w:t>
      </w:r>
      <w:r w:rsidRPr="00BF2603">
        <w:rPr>
          <w:lang w:eastAsia="zh-CN"/>
        </w:rPr>
        <w:tab/>
        <w:t>General Conclusions</w:t>
      </w:r>
      <w:bookmarkEnd w:id="885"/>
      <w:bookmarkEnd w:id="886"/>
      <w:bookmarkEnd w:id="887"/>
      <w:bookmarkEnd w:id="888"/>
    </w:p>
    <w:p w14:paraId="18AFDB13" w14:textId="77777777" w:rsidR="00355FBC" w:rsidRPr="00BF2603" w:rsidRDefault="00355FBC" w:rsidP="00355FBC">
      <w:pPr>
        <w:pStyle w:val="3"/>
        <w:rPr>
          <w:lang w:eastAsia="zh-CN"/>
        </w:rPr>
      </w:pPr>
      <w:bookmarkStart w:id="889" w:name="_Toc90902501"/>
      <w:bookmarkStart w:id="890" w:name="_Toc93948487"/>
      <w:bookmarkStart w:id="891" w:name="_Toc93948730"/>
      <w:bookmarkStart w:id="892" w:name="_Toc93948823"/>
      <w:r w:rsidRPr="00BF2603">
        <w:rPr>
          <w:lang w:eastAsia="zh-CN"/>
        </w:rPr>
        <w:t>8.6.1</w:t>
      </w:r>
      <w:r w:rsidRPr="00BF2603">
        <w:rPr>
          <w:lang w:eastAsia="zh-CN"/>
        </w:rPr>
        <w:tab/>
        <w:t>UDM Service for User Consent Check</w:t>
      </w:r>
      <w:bookmarkEnd w:id="889"/>
      <w:bookmarkEnd w:id="890"/>
      <w:bookmarkEnd w:id="891"/>
      <w:bookmarkEnd w:id="892"/>
    </w:p>
    <w:p w14:paraId="2D74323C" w14:textId="77777777" w:rsidR="00355FBC" w:rsidRPr="00BF2603" w:rsidRDefault="00355FBC" w:rsidP="00355FBC">
      <w:pPr>
        <w:rPr>
          <w:rFonts w:eastAsia="等线"/>
          <w:lang w:eastAsia="zh-CN"/>
        </w:rPr>
      </w:pPr>
      <w:r w:rsidRPr="00BF2603">
        <w:rPr>
          <w:rFonts w:eastAsia="等线"/>
          <w:lang w:eastAsia="zh-CN"/>
        </w:rPr>
        <w:t>The following aspects are concluded for normative work:</w:t>
      </w:r>
    </w:p>
    <w:p w14:paraId="5DB7E277" w14:textId="77777777" w:rsidR="00355FBC" w:rsidRPr="00BF2603" w:rsidRDefault="00355FBC" w:rsidP="00355FBC">
      <w:pPr>
        <w:pStyle w:val="B10"/>
        <w:rPr>
          <w:lang w:eastAsia="zh-CN"/>
        </w:rPr>
      </w:pPr>
      <w:bookmarkStart w:id="893" w:name="OLE_LINK42"/>
      <w:r w:rsidRPr="00BF2603">
        <w:rPr>
          <w:rFonts w:hint="eastAsia"/>
          <w:lang w:eastAsia="zh-CN"/>
        </w:rPr>
        <w:t>-</w:t>
      </w:r>
      <w:r w:rsidRPr="00BF2603">
        <w:rPr>
          <w:lang w:eastAsia="zh-CN"/>
        </w:rPr>
        <w:tab/>
        <w:t xml:space="preserve">UDM service is used to retrieve user consent parameters for NF to check of user consent. </w:t>
      </w:r>
      <w:bookmarkStart w:id="894" w:name="OLE_LINK5"/>
      <w:bookmarkStart w:id="895" w:name="OLE_LINK2"/>
      <w:r w:rsidRPr="00BF2603">
        <w:rPr>
          <w:lang w:eastAsia="zh-CN"/>
        </w:rPr>
        <w:t>This service is used for the UDM service consumer to obtain user consent parameters if user consent parameters are not available on the service consumer.</w:t>
      </w:r>
      <w:bookmarkEnd w:id="893"/>
      <w:bookmarkEnd w:id="894"/>
      <w:bookmarkEnd w:id="895"/>
    </w:p>
    <w:p w14:paraId="7277D1AF"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User consent parameters are stored in UDM as subscription data.</w:t>
      </w:r>
    </w:p>
    <w:p w14:paraId="79B41A56"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User consent parameters include </w:t>
      </w:r>
      <w:r w:rsidRPr="00BF2603">
        <w:t>end-user ID (i.e. SUPI), purpose of data processes, processor ID (e.g. PLMN ID, NF Instance ID) and user consent results (i.e. granted or not granted).</w:t>
      </w:r>
    </w:p>
    <w:p w14:paraId="0D634783" w14:textId="77777777" w:rsidR="00355FBC" w:rsidRPr="00BF2603" w:rsidRDefault="00355FBC" w:rsidP="00355FBC">
      <w:pPr>
        <w:pStyle w:val="3"/>
        <w:rPr>
          <w:lang w:eastAsia="zh-CN"/>
        </w:rPr>
      </w:pPr>
      <w:bookmarkStart w:id="896" w:name="_Toc90902502"/>
      <w:bookmarkStart w:id="897" w:name="_Toc93948488"/>
      <w:bookmarkStart w:id="898" w:name="_Toc93948731"/>
      <w:bookmarkStart w:id="899" w:name="_Toc93948824"/>
      <w:r w:rsidRPr="00BF2603">
        <w:rPr>
          <w:lang w:eastAsia="zh-CN"/>
        </w:rPr>
        <w:t>8.6.2</w:t>
      </w:r>
      <w:r w:rsidRPr="00BF2603">
        <w:rPr>
          <w:lang w:eastAsia="zh-CN"/>
        </w:rPr>
        <w:tab/>
        <w:t>General Conclusion on Generic Requirement for the Procedures for User Consent Check</w:t>
      </w:r>
      <w:bookmarkEnd w:id="896"/>
      <w:bookmarkEnd w:id="897"/>
      <w:bookmarkEnd w:id="898"/>
      <w:bookmarkEnd w:id="899"/>
    </w:p>
    <w:p w14:paraId="34BB2037" w14:textId="77777777" w:rsidR="00355FBC" w:rsidRPr="00BF2603" w:rsidRDefault="00355FBC" w:rsidP="00355FBC">
      <w:pPr>
        <w:rPr>
          <w:rFonts w:eastAsia="等线"/>
          <w:lang w:eastAsia="zh-CN"/>
        </w:rPr>
      </w:pPr>
      <w:r w:rsidRPr="00BF2603">
        <w:rPr>
          <w:rFonts w:eastAsia="等线"/>
          <w:lang w:eastAsia="zh-CN"/>
        </w:rPr>
        <w:t>The following generic aspects are concluded for normative work:</w:t>
      </w:r>
    </w:p>
    <w:p w14:paraId="09CFBD98" w14:textId="77777777" w:rsidR="00355FBC" w:rsidRPr="00BF2603" w:rsidRDefault="00355FBC" w:rsidP="00355FBC">
      <w:pPr>
        <w:pStyle w:val="B10"/>
        <w:rPr>
          <w:lang w:eastAsia="zh-CN"/>
        </w:rPr>
      </w:pPr>
      <w:r w:rsidRPr="00BF2603">
        <w:rPr>
          <w:rFonts w:hint="eastAsia"/>
          <w:lang w:eastAsia="zh-CN"/>
        </w:rPr>
        <w:lastRenderedPageBreak/>
        <w:t>-</w:t>
      </w:r>
      <w:r w:rsidRPr="00BF2603">
        <w:rPr>
          <w:lang w:eastAsia="zh-CN"/>
        </w:rPr>
        <w:tab/>
        <w:t xml:space="preserve">How to check of user consent in a generic way </w:t>
      </w:r>
      <w:r>
        <w:rPr>
          <w:lang w:eastAsia="zh-CN"/>
        </w:rPr>
        <w:t>is</w:t>
      </w:r>
      <w:r w:rsidRPr="00BF2603">
        <w:rPr>
          <w:lang w:eastAsia="zh-CN"/>
        </w:rPr>
        <w:t xml:space="preserve"> specified. This will provide guideline for new use cases (i.e. other than NWDAF and MEC), that need to check of user consent. Generic statement will be made for:</w:t>
      </w:r>
    </w:p>
    <w:p w14:paraId="01A91B02" w14:textId="77777777" w:rsidR="00355FBC" w:rsidRPr="00BF2603" w:rsidRDefault="00355FBC" w:rsidP="00355FBC">
      <w:pPr>
        <w:pStyle w:val="B20"/>
        <w:rPr>
          <w:rFonts w:eastAsia="等线"/>
          <w:lang w:eastAsia="zh-CN"/>
        </w:rPr>
      </w:pPr>
      <w:r w:rsidRPr="00BF2603">
        <w:rPr>
          <w:rFonts w:hint="eastAsia"/>
          <w:lang w:eastAsia="zh-CN"/>
        </w:rPr>
        <w:t>-</w:t>
      </w:r>
      <w:r w:rsidRPr="00BF2603">
        <w:rPr>
          <w:lang w:eastAsia="zh-CN"/>
        </w:rPr>
        <w:tab/>
        <w:t xml:space="preserve">If a service is invoked by NF service consumer directly, NF service provider </w:t>
      </w:r>
      <w:proofErr w:type="spellStart"/>
      <w:r w:rsidRPr="00BF2603">
        <w:rPr>
          <w:lang w:eastAsia="zh-CN"/>
        </w:rPr>
        <w:t>chec</w:t>
      </w:r>
      <w:r>
        <w:rPr>
          <w:lang w:eastAsia="zh-CN"/>
        </w:rPr>
        <w:t>s</w:t>
      </w:r>
      <w:r w:rsidRPr="00BF2603">
        <w:rPr>
          <w:lang w:eastAsia="zh-CN"/>
        </w:rPr>
        <w:t>k</w:t>
      </w:r>
      <w:proofErr w:type="spellEnd"/>
      <w:r w:rsidRPr="00BF2603">
        <w:rPr>
          <w:lang w:eastAsia="zh-CN"/>
        </w:rPr>
        <w:t xml:space="preserve"> user consent based on user consent parameters in UE context or the NF service provider use</w:t>
      </w:r>
      <w:r>
        <w:rPr>
          <w:lang w:eastAsia="zh-CN"/>
        </w:rPr>
        <w:t>s</w:t>
      </w:r>
      <w:r w:rsidRPr="00BF2603">
        <w:rPr>
          <w:lang w:eastAsia="zh-CN"/>
        </w:rPr>
        <w:t xml:space="preserve"> UDM service to retrieve the user consent parameters.</w:t>
      </w:r>
    </w:p>
    <w:p w14:paraId="4F7DC456" w14:textId="77777777" w:rsidR="00355FBC" w:rsidRPr="00BF2603" w:rsidRDefault="00355FBC" w:rsidP="00355FBC">
      <w:pPr>
        <w:pStyle w:val="B20"/>
        <w:rPr>
          <w:rFonts w:eastAsia="等线"/>
          <w:lang w:eastAsia="zh-CN"/>
        </w:rPr>
      </w:pPr>
      <w:r w:rsidRPr="00BF2603">
        <w:rPr>
          <w:rFonts w:hint="eastAsia"/>
          <w:lang w:eastAsia="zh-CN"/>
        </w:rPr>
        <w:t>-</w:t>
      </w:r>
      <w:r w:rsidRPr="00BF2603">
        <w:rPr>
          <w:lang w:eastAsia="zh-CN"/>
        </w:rPr>
        <w:tab/>
        <w:t xml:space="preserve">If there is an </w:t>
      </w:r>
      <w:bookmarkStart w:id="900" w:name="OLE_LINK111"/>
      <w:r w:rsidRPr="00BF2603">
        <w:rPr>
          <w:lang w:eastAsia="zh-CN"/>
        </w:rPr>
        <w:t xml:space="preserve">intermediate </w:t>
      </w:r>
      <w:bookmarkEnd w:id="900"/>
      <w:r w:rsidRPr="00BF2603">
        <w:rPr>
          <w:lang w:eastAsia="zh-CN"/>
        </w:rPr>
        <w:t xml:space="preserve">NF which is involved in service invocation, e.g. NWDAF, NEF, etc., </w:t>
      </w:r>
      <w:bookmarkStart w:id="901" w:name="OLE_LINK169"/>
      <w:r w:rsidRPr="00BF2603">
        <w:rPr>
          <w:lang w:eastAsia="zh-CN"/>
        </w:rPr>
        <w:t>the intermediate NF checks user consent based on user consent parameters in UE context or the intermediate NF invokes UDM service to retrieve the user consent parameters.</w:t>
      </w:r>
      <w:bookmarkEnd w:id="901"/>
    </w:p>
    <w:p w14:paraId="26E20251" w14:textId="77777777" w:rsidR="00355FBC" w:rsidRPr="00BF2603" w:rsidRDefault="00355FBC" w:rsidP="00355FBC">
      <w:pPr>
        <w:pStyle w:val="NO"/>
        <w:rPr>
          <w:lang w:eastAsia="zh-CN"/>
        </w:rPr>
      </w:pPr>
      <w:r w:rsidRPr="00BF2603">
        <w:rPr>
          <w:rFonts w:hint="eastAsia"/>
          <w:lang w:eastAsia="zh-CN"/>
        </w:rPr>
        <w:t>N</w:t>
      </w:r>
      <w:r w:rsidRPr="00BF2603">
        <w:rPr>
          <w:lang w:eastAsia="zh-CN"/>
        </w:rPr>
        <w:t>OTE:</w:t>
      </w:r>
      <w:r w:rsidRPr="00BF2603">
        <w:rPr>
          <w:lang w:eastAsia="zh-CN"/>
        </w:rPr>
        <w:tab/>
        <w:t>How the enforcement entity is aware of the purpose of processing will be addressed in normative phase.</w:t>
      </w:r>
    </w:p>
    <w:p w14:paraId="477FB205" w14:textId="77777777" w:rsidR="00355FBC" w:rsidRPr="00BF2603" w:rsidRDefault="00355FBC" w:rsidP="00355FBC">
      <w:pPr>
        <w:pStyle w:val="3"/>
        <w:rPr>
          <w:lang w:eastAsia="zh-CN"/>
        </w:rPr>
      </w:pPr>
      <w:bookmarkStart w:id="902" w:name="_Toc90902503"/>
      <w:bookmarkStart w:id="903" w:name="_Toc93948489"/>
      <w:bookmarkStart w:id="904" w:name="_Toc93948732"/>
      <w:bookmarkStart w:id="905" w:name="_Toc93948825"/>
      <w:r w:rsidRPr="00BF2603">
        <w:rPr>
          <w:lang w:eastAsia="zh-CN"/>
        </w:rPr>
        <w:t>8.6.3</w:t>
      </w:r>
      <w:r w:rsidRPr="00BF2603">
        <w:rPr>
          <w:lang w:eastAsia="zh-CN"/>
        </w:rPr>
        <w:tab/>
        <w:t>UDM Service for User Consent Revocation</w:t>
      </w:r>
      <w:bookmarkEnd w:id="902"/>
      <w:bookmarkEnd w:id="903"/>
      <w:bookmarkEnd w:id="904"/>
      <w:bookmarkEnd w:id="905"/>
    </w:p>
    <w:p w14:paraId="08DD466E" w14:textId="77777777" w:rsidR="00355FBC" w:rsidRPr="00BF2603" w:rsidRDefault="00355FBC" w:rsidP="00355FBC">
      <w:pPr>
        <w:rPr>
          <w:rFonts w:eastAsia="等线"/>
          <w:lang w:eastAsia="zh-CN"/>
        </w:rPr>
      </w:pPr>
      <w:r w:rsidRPr="00BF2603">
        <w:rPr>
          <w:rFonts w:eastAsia="等线"/>
          <w:lang w:eastAsia="zh-CN"/>
        </w:rPr>
        <w:t>The following aspects are concluded for normative work:</w:t>
      </w:r>
    </w:p>
    <w:p w14:paraId="2BE3B0EB"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UDM service is used to notify about user consent change. If user consent parameters are changed, the service consumer </w:t>
      </w:r>
      <w:r>
        <w:rPr>
          <w:lang w:eastAsia="zh-CN"/>
        </w:rPr>
        <w:t>is</w:t>
      </w:r>
      <w:r w:rsidRPr="00BF2603">
        <w:rPr>
          <w:lang w:eastAsia="zh-CN"/>
        </w:rPr>
        <w:t xml:space="preserve"> notified.</w:t>
      </w:r>
    </w:p>
    <w:p w14:paraId="590701BC"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Upon receiving notification of user consent revocation, the service consumer halt</w:t>
      </w:r>
      <w:r>
        <w:rPr>
          <w:lang w:eastAsia="zh-CN"/>
        </w:rPr>
        <w:t>s</w:t>
      </w:r>
      <w:r w:rsidRPr="00BF2603">
        <w:rPr>
          <w:lang w:eastAsia="zh-CN"/>
        </w:rPr>
        <w:t xml:space="preserve"> processing of data subject to the user consent.</w:t>
      </w:r>
    </w:p>
    <w:p w14:paraId="7CDA6561"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User consent is effective until revoked.</w:t>
      </w:r>
    </w:p>
    <w:p w14:paraId="61704381"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User consent </w:t>
      </w:r>
      <w:r>
        <w:rPr>
          <w:lang w:eastAsia="zh-CN"/>
        </w:rPr>
        <w:t xml:space="preserve">is </w:t>
      </w:r>
      <w:r w:rsidRPr="00BF2603">
        <w:rPr>
          <w:lang w:eastAsia="zh-CN"/>
        </w:rPr>
        <w:t>only effective for data collected after the point in time that user consent was given.</w:t>
      </w:r>
    </w:p>
    <w:p w14:paraId="2ADAA313" w14:textId="1D0C5714" w:rsidR="00355FBC" w:rsidRPr="00BF2603" w:rsidDel="00355FBC" w:rsidRDefault="00355FBC" w:rsidP="00355FBC">
      <w:pPr>
        <w:pStyle w:val="EditorsNote"/>
        <w:rPr>
          <w:del w:id="906" w:author="Huawei HL" w:date="2022-01-24T20:25:00Z"/>
          <w:rFonts w:eastAsia="宋体"/>
          <w:lang w:eastAsia="zh-CN"/>
        </w:rPr>
      </w:pPr>
      <w:del w:id="907" w:author="Huawei HL" w:date="2022-01-24T20:25:00Z">
        <w:r w:rsidRPr="00BF2603" w:rsidDel="00355FBC">
          <w:rPr>
            <w:rFonts w:eastAsia="宋体"/>
            <w:lang w:eastAsia="zh-CN"/>
          </w:rPr>
          <w:delText>Editor's Note: How to delete data subject to the user consent is ffs.</w:delText>
        </w:r>
      </w:del>
    </w:p>
    <w:p w14:paraId="20AEE95E" w14:textId="77777777" w:rsidR="00355FBC" w:rsidRPr="00BF2603" w:rsidRDefault="00355FBC" w:rsidP="00355FBC">
      <w:pPr>
        <w:pStyle w:val="3"/>
        <w:rPr>
          <w:lang w:eastAsia="zh-CN"/>
        </w:rPr>
      </w:pPr>
      <w:bookmarkStart w:id="908" w:name="_Toc90902504"/>
      <w:bookmarkStart w:id="909" w:name="_Toc93948490"/>
      <w:bookmarkStart w:id="910" w:name="_Toc93948733"/>
      <w:bookmarkStart w:id="911" w:name="_Toc93948826"/>
      <w:r w:rsidRPr="00BF2603">
        <w:rPr>
          <w:lang w:eastAsia="zh-CN"/>
        </w:rPr>
        <w:t>8.6.4</w:t>
      </w:r>
      <w:r w:rsidRPr="00BF2603">
        <w:rPr>
          <w:lang w:eastAsia="zh-CN"/>
        </w:rPr>
        <w:tab/>
        <w:t>Generic Requirement for the Procedures for User Consent Revocation</w:t>
      </w:r>
      <w:bookmarkEnd w:id="908"/>
      <w:bookmarkEnd w:id="909"/>
      <w:bookmarkEnd w:id="910"/>
      <w:bookmarkEnd w:id="911"/>
    </w:p>
    <w:p w14:paraId="713B9057" w14:textId="77777777" w:rsidR="00355FBC" w:rsidRPr="00BF2603" w:rsidRDefault="00355FBC" w:rsidP="00355FBC">
      <w:pPr>
        <w:rPr>
          <w:rFonts w:eastAsia="等线"/>
          <w:lang w:eastAsia="zh-CN"/>
        </w:rPr>
      </w:pPr>
      <w:r w:rsidRPr="00BF2603">
        <w:rPr>
          <w:rFonts w:eastAsia="等线"/>
          <w:lang w:eastAsia="zh-CN"/>
        </w:rPr>
        <w:t>The following generic aspects are concluded for normative work:</w:t>
      </w:r>
    </w:p>
    <w:p w14:paraId="151D479A"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How to </w:t>
      </w:r>
      <w:bookmarkStart w:id="912" w:name="OLE_LINK51"/>
      <w:r w:rsidRPr="00BF2603">
        <w:rPr>
          <w:lang w:eastAsia="zh-CN"/>
        </w:rPr>
        <w:t xml:space="preserve">handle </w:t>
      </w:r>
      <w:bookmarkEnd w:id="912"/>
      <w:r w:rsidRPr="00BF2603">
        <w:rPr>
          <w:lang w:eastAsia="zh-CN"/>
        </w:rPr>
        <w:t xml:space="preserve">user consent revocation </w:t>
      </w:r>
      <w:r>
        <w:rPr>
          <w:lang w:eastAsia="zh-CN"/>
        </w:rPr>
        <w:t>is</w:t>
      </w:r>
      <w:r w:rsidRPr="00BF2603">
        <w:rPr>
          <w:lang w:eastAsia="zh-CN"/>
        </w:rPr>
        <w:t xml:space="preserve"> specified in a generic way. This is to provide guideline for new use cases that need notification of revocation of user consent.</w:t>
      </w:r>
    </w:p>
    <w:p w14:paraId="1F50AB4D" w14:textId="77777777" w:rsidR="00355FBC" w:rsidRPr="00BF2603" w:rsidRDefault="00355FBC" w:rsidP="00355FBC">
      <w:pPr>
        <w:pStyle w:val="B20"/>
        <w:rPr>
          <w:lang w:eastAsia="zh-CN"/>
        </w:rPr>
      </w:pPr>
      <w:bookmarkStart w:id="913" w:name="OLE_LINK168"/>
      <w:r w:rsidRPr="00BF2603">
        <w:rPr>
          <w:rFonts w:hint="eastAsia"/>
          <w:lang w:eastAsia="zh-CN"/>
        </w:rPr>
        <w:t>-</w:t>
      </w:r>
      <w:r w:rsidRPr="00BF2603">
        <w:rPr>
          <w:lang w:eastAsia="zh-CN"/>
        </w:rPr>
        <w:tab/>
        <w:t>If a service is invoked by NF service consumer directly, NF service provider subscribes UDM service which can be notified that user consent is changed.</w:t>
      </w:r>
    </w:p>
    <w:p w14:paraId="74C85FF8" w14:textId="77777777" w:rsidR="00355FBC" w:rsidRPr="00BF2603" w:rsidRDefault="00355FBC" w:rsidP="00355FBC">
      <w:pPr>
        <w:pStyle w:val="B30"/>
        <w:rPr>
          <w:lang w:eastAsia="zh-CN"/>
        </w:rPr>
      </w:pPr>
      <w:r w:rsidRPr="00BF2603">
        <w:rPr>
          <w:rFonts w:hint="eastAsia"/>
          <w:lang w:eastAsia="zh-CN"/>
        </w:rPr>
        <w:t>-</w:t>
      </w:r>
      <w:r w:rsidRPr="00BF2603">
        <w:rPr>
          <w:lang w:eastAsia="zh-CN"/>
        </w:rPr>
        <w:tab/>
        <w:t xml:space="preserve">If user consent is revoked, the NF service provider </w:t>
      </w:r>
      <w:bookmarkEnd w:id="913"/>
      <w:r w:rsidRPr="00BF2603">
        <w:rPr>
          <w:lang w:eastAsia="zh-CN"/>
        </w:rPr>
        <w:t>halts processing of data subject to the user consent.</w:t>
      </w:r>
    </w:p>
    <w:p w14:paraId="4616935F" w14:textId="77777777" w:rsidR="00355FBC" w:rsidRPr="00BF2603" w:rsidRDefault="00355FBC" w:rsidP="00355FBC">
      <w:pPr>
        <w:pStyle w:val="B30"/>
        <w:rPr>
          <w:lang w:eastAsia="zh-CN"/>
        </w:rPr>
      </w:pPr>
      <w:r w:rsidRPr="00BF2603">
        <w:rPr>
          <w:rFonts w:asciiTheme="minorEastAsia" w:hAnsiTheme="minorEastAsia" w:hint="eastAsia"/>
          <w:lang w:eastAsia="zh-CN"/>
        </w:rPr>
        <w:t>-</w:t>
      </w:r>
      <w:r w:rsidRPr="00BF2603">
        <w:rPr>
          <w:rFonts w:eastAsia="Calibri"/>
          <w:lang w:eastAsia="zh-CN"/>
        </w:rPr>
        <w:tab/>
        <w:t>Depending on circumstances/regulations outside the scope of 3GPP, the data may have to be deleted, or quarantined, or temporarily retained.</w:t>
      </w:r>
    </w:p>
    <w:p w14:paraId="6B207B1A" w14:textId="77777777" w:rsidR="00355FBC" w:rsidRPr="00BF2603" w:rsidRDefault="00355FBC" w:rsidP="00355FBC">
      <w:pPr>
        <w:pStyle w:val="B20"/>
        <w:rPr>
          <w:rFonts w:eastAsia="等线"/>
          <w:lang w:eastAsia="zh-CN"/>
        </w:rPr>
      </w:pPr>
      <w:r w:rsidRPr="00BF2603">
        <w:rPr>
          <w:rFonts w:hint="eastAsia"/>
          <w:lang w:eastAsia="zh-CN"/>
        </w:rPr>
        <w:t>-</w:t>
      </w:r>
      <w:r w:rsidRPr="00BF2603">
        <w:rPr>
          <w:lang w:eastAsia="zh-CN"/>
        </w:rPr>
        <w:tab/>
        <w:t>If there is an intermediate NF which is involved in service invocation, e.g. NWDAF, NEF, etc.,</w:t>
      </w:r>
      <w:r w:rsidRPr="00BF2603">
        <w:rPr>
          <w:rFonts w:eastAsia="等线"/>
          <w:lang w:eastAsia="zh-CN"/>
        </w:rPr>
        <w:t xml:space="preserve"> the intermediate NF subscribes UDM service which can be notified that user consent is changed</w:t>
      </w:r>
    </w:p>
    <w:p w14:paraId="581F7B3F" w14:textId="77777777" w:rsidR="00355FBC" w:rsidRPr="00BF2603" w:rsidRDefault="00355FBC" w:rsidP="00355FBC">
      <w:pPr>
        <w:pStyle w:val="B30"/>
        <w:rPr>
          <w:lang w:eastAsia="zh-CN"/>
        </w:rPr>
      </w:pPr>
      <w:r w:rsidRPr="00BF2603">
        <w:rPr>
          <w:rFonts w:hint="eastAsia"/>
          <w:lang w:eastAsia="zh-CN"/>
        </w:rPr>
        <w:t>-</w:t>
      </w:r>
      <w:r w:rsidRPr="00BF2603">
        <w:rPr>
          <w:lang w:eastAsia="zh-CN"/>
        </w:rPr>
        <w:tab/>
        <w:t>If user consent is revoked, the intermediate NF halts processing of data subject to the user consent, if available.</w:t>
      </w:r>
    </w:p>
    <w:p w14:paraId="4AC801D1" w14:textId="77777777" w:rsidR="00355FBC" w:rsidRPr="00BF2603" w:rsidRDefault="00355FBC" w:rsidP="00355FBC">
      <w:pPr>
        <w:pStyle w:val="B30"/>
        <w:rPr>
          <w:lang w:eastAsia="zh-CN"/>
        </w:rPr>
      </w:pPr>
      <w:r w:rsidRPr="00BF2603">
        <w:rPr>
          <w:rFonts w:hint="eastAsia"/>
          <w:lang w:eastAsia="zh-CN"/>
        </w:rPr>
        <w:t>-</w:t>
      </w:r>
      <w:r w:rsidRPr="00BF2603">
        <w:rPr>
          <w:lang w:eastAsia="zh-CN"/>
        </w:rPr>
        <w:tab/>
        <w:t>If user consent is revoked, the intermediate NF notifies NF service consumers to halt processing of data subject to the user consent.</w:t>
      </w:r>
    </w:p>
    <w:p w14:paraId="75FA9846" w14:textId="77777777" w:rsidR="00355FBC" w:rsidRPr="00BF2603" w:rsidRDefault="00355FBC" w:rsidP="00355FBC">
      <w:pPr>
        <w:pStyle w:val="B30"/>
        <w:rPr>
          <w:lang w:eastAsia="zh-CN"/>
        </w:rPr>
      </w:pPr>
      <w:r w:rsidRPr="00BF2603">
        <w:rPr>
          <w:rFonts w:asciiTheme="minorEastAsia" w:hAnsiTheme="minorEastAsia" w:hint="eastAsia"/>
          <w:lang w:eastAsia="zh-CN"/>
        </w:rPr>
        <w:t>-</w:t>
      </w:r>
      <w:r w:rsidRPr="00BF2603">
        <w:rPr>
          <w:rFonts w:eastAsia="Calibri"/>
          <w:lang w:eastAsia="zh-CN"/>
        </w:rPr>
        <w:tab/>
        <w:t>Depending on circumstances/regulations outside the scope of 3GPP, the data may have to be deleted, or quarantined, or temporarily retained.</w:t>
      </w:r>
    </w:p>
    <w:p w14:paraId="29B09E1B" w14:textId="77777777" w:rsidR="00355FBC" w:rsidRPr="00BF2603" w:rsidRDefault="00355FBC" w:rsidP="00355FBC">
      <w:pPr>
        <w:spacing w:after="0"/>
        <w:rPr>
          <w:rFonts w:ascii="Arial" w:hAnsi="Arial"/>
          <w:sz w:val="36"/>
        </w:rPr>
      </w:pPr>
      <w:bookmarkStart w:id="914" w:name="_Toc90902505"/>
      <w:r w:rsidRPr="00BF2603">
        <w:br w:type="page"/>
      </w:r>
    </w:p>
    <w:p w14:paraId="77AE4234" w14:textId="77777777" w:rsidR="00355FBC" w:rsidRPr="00BF2603" w:rsidRDefault="00355FBC" w:rsidP="00355FBC">
      <w:pPr>
        <w:pStyle w:val="9"/>
      </w:pPr>
      <w:bookmarkStart w:id="915" w:name="_Toc93948491"/>
      <w:bookmarkStart w:id="916" w:name="_Toc93948734"/>
      <w:bookmarkStart w:id="917" w:name="_Toc93948827"/>
      <w:r w:rsidRPr="00BF2603">
        <w:lastRenderedPageBreak/>
        <w:t>Annex A:</w:t>
      </w:r>
      <w:r w:rsidRPr="00BF2603">
        <w:br/>
        <w:t>Observations related to regulations</w:t>
      </w:r>
      <w:bookmarkEnd w:id="914"/>
      <w:bookmarkEnd w:id="915"/>
      <w:bookmarkEnd w:id="916"/>
      <w:bookmarkEnd w:id="917"/>
    </w:p>
    <w:p w14:paraId="732EC145" w14:textId="77777777" w:rsidR="00355FBC" w:rsidRPr="00BF2603" w:rsidRDefault="00355FBC" w:rsidP="00355FBC">
      <w:pPr>
        <w:pStyle w:val="NO"/>
      </w:pPr>
      <w:r w:rsidRPr="00BF2603">
        <w:t xml:space="preserve">NOTE 1: </w:t>
      </w:r>
      <w:r w:rsidRPr="00BF2603">
        <w:tab/>
        <w:t>There are many regional privacy regulations. In this clause specific ones like GDPR are considered for guidance only.</w:t>
      </w:r>
    </w:p>
    <w:p w14:paraId="63B961FC" w14:textId="77777777" w:rsidR="00355FBC" w:rsidRPr="00BF2603" w:rsidRDefault="00355FBC" w:rsidP="00355FBC">
      <w:r w:rsidRPr="00BF2603">
        <w:t xml:space="preserve">The European General Data Protection Regulation (GDPR) can be considered one of the leading privacy regulations as other countries (such as India) are using it as a blueprint to update their own privacy regulations. It defines that consent </w:t>
      </w:r>
      <w:r>
        <w:t>needs to be</w:t>
      </w:r>
      <w:r w:rsidRPr="00BF2603">
        <w:t xml:space="preserve"> freely given, specific, informed, and unambiguous. It also means that, for users in the European Union, if consent is chosen as the legal basis for processing, users have to agree actively through an affirmative action (opt in). Other legislations such as Brazil's </w:t>
      </w:r>
      <w:r w:rsidRPr="00BF2603">
        <w:rPr>
          <w:color w:val="000000"/>
        </w:rPr>
        <w:t xml:space="preserve">Lei </w:t>
      </w:r>
      <w:proofErr w:type="spellStart"/>
      <w:r w:rsidRPr="00BF2603">
        <w:rPr>
          <w:color w:val="000000"/>
        </w:rPr>
        <w:t>Geral</w:t>
      </w:r>
      <w:proofErr w:type="spellEnd"/>
      <w:r w:rsidRPr="00BF2603">
        <w:rPr>
          <w:color w:val="000000"/>
        </w:rPr>
        <w:t xml:space="preserve"> de </w:t>
      </w:r>
      <w:proofErr w:type="spellStart"/>
      <w:r w:rsidRPr="00BF2603">
        <w:rPr>
          <w:color w:val="000000"/>
        </w:rPr>
        <w:t>Proteção</w:t>
      </w:r>
      <w:proofErr w:type="spellEnd"/>
      <w:r w:rsidRPr="00BF2603">
        <w:rPr>
          <w:color w:val="000000"/>
        </w:rPr>
        <w:t xml:space="preserve"> de Dados </w:t>
      </w:r>
      <w:proofErr w:type="spellStart"/>
      <w:r w:rsidRPr="00BF2603">
        <w:rPr>
          <w:color w:val="000000"/>
        </w:rPr>
        <w:t>Pessoais</w:t>
      </w:r>
      <w:proofErr w:type="spellEnd"/>
      <w:r w:rsidRPr="00BF2603">
        <w:rPr>
          <w:color w:val="000000"/>
        </w:rPr>
        <w:t xml:space="preserve">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rsidRPr="00BF2603">
        <w:t>there could be different views around the world how user consent should be handled as there are different laws and principles around privacy in the different countries/regions.</w:t>
      </w:r>
    </w:p>
    <w:p w14:paraId="59F0EC5E" w14:textId="77777777" w:rsidR="00355FBC" w:rsidRPr="00BF2603" w:rsidRDefault="00355FBC" w:rsidP="00355FBC">
      <w:r w:rsidRPr="00BF2603">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0AA8BA9A" w14:textId="77777777" w:rsidR="00355FBC" w:rsidRPr="00BF2603" w:rsidRDefault="00355FBC" w:rsidP="00355FBC">
      <w:r w:rsidRPr="00BF2603">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p>
    <w:p w14:paraId="060B615E" w14:textId="77777777" w:rsidR="00355FBC" w:rsidRPr="00BF2603" w:rsidRDefault="00355FBC" w:rsidP="00355FBC">
      <w:r w:rsidRPr="00BF2603">
        <w:t>The following articles in the GDPR [6] can be considered to derive key issues and solutions:</w:t>
      </w:r>
    </w:p>
    <w:p w14:paraId="7DA30832" w14:textId="77777777" w:rsidR="00355FBC" w:rsidRPr="00BF2603" w:rsidRDefault="00355FBC" w:rsidP="00355FBC">
      <w:r w:rsidRPr="00BF2603">
        <w:t>"</w:t>
      </w:r>
    </w:p>
    <w:p w14:paraId="727E5714" w14:textId="77777777" w:rsidR="00355FBC" w:rsidRPr="00BF2603" w:rsidRDefault="00355FBC" w:rsidP="00355FBC">
      <w:pPr>
        <w:rPr>
          <w:i/>
        </w:rPr>
      </w:pPr>
      <w:r w:rsidRPr="00BF2603">
        <w:rPr>
          <w:i/>
        </w:rPr>
        <w:t xml:space="preserve">Article 6 Lawfulness of processing </w:t>
      </w:r>
    </w:p>
    <w:p w14:paraId="73DF9046" w14:textId="77777777" w:rsidR="00355FBC" w:rsidRPr="00020B56" w:rsidRDefault="00355FBC" w:rsidP="00355FBC">
      <w:pPr>
        <w:rPr>
          <w:i/>
        </w:rPr>
      </w:pPr>
      <w:r w:rsidRPr="00BF2603">
        <w:rPr>
          <w:i/>
        </w:rPr>
        <w:t>1.Processi</w:t>
      </w:r>
      <w:r w:rsidRPr="00020B56">
        <w:rPr>
          <w:i/>
        </w:rPr>
        <w:t>ng shall be lawful only if and to the extent that at least one of the following applies: (a) the data subject has given consent to the processing of his or her personal data for one or more specific purposes;</w:t>
      </w:r>
    </w:p>
    <w:p w14:paraId="62AED0ED" w14:textId="77777777" w:rsidR="00355FBC" w:rsidRPr="00020B56" w:rsidRDefault="00355FBC" w:rsidP="00355FBC">
      <w:pPr>
        <w:rPr>
          <w:i/>
        </w:rPr>
      </w:pPr>
      <w:r w:rsidRPr="00020B56">
        <w:rPr>
          <w:rFonts w:hint="eastAsia"/>
          <w:i/>
        </w:rPr>
        <w:t>……</w:t>
      </w:r>
    </w:p>
    <w:p w14:paraId="67920BE8" w14:textId="77777777" w:rsidR="00355FBC" w:rsidRPr="00020B56" w:rsidRDefault="00355FBC" w:rsidP="00355FBC">
      <w:pPr>
        <w:rPr>
          <w:i/>
        </w:rPr>
      </w:pPr>
      <w:r w:rsidRPr="00020B56">
        <w:rPr>
          <w:i/>
        </w:rPr>
        <w:t>Article 7 Conditions for consent</w:t>
      </w:r>
    </w:p>
    <w:p w14:paraId="68DFAE20" w14:textId="77777777" w:rsidR="00355FBC" w:rsidRPr="00020B56" w:rsidRDefault="00355FBC" w:rsidP="00355FBC">
      <w:pPr>
        <w:rPr>
          <w:i/>
        </w:rPr>
      </w:pPr>
      <w:r w:rsidRPr="00020B56">
        <w:rPr>
          <w:i/>
        </w:rPr>
        <w:t>1. Where processing is based on consent, the controller shall be able to demonstrate that the data subject has consented to processing of his or her personal data.</w:t>
      </w:r>
    </w:p>
    <w:p w14:paraId="68280293" w14:textId="77777777" w:rsidR="00355FBC" w:rsidRPr="00020B56" w:rsidRDefault="00355FBC" w:rsidP="00355FBC">
      <w:pPr>
        <w:rPr>
          <w:i/>
        </w:rPr>
      </w:pPr>
      <w:r w:rsidRPr="00020B56">
        <w:rPr>
          <w:rFonts w:hint="eastAsia"/>
          <w:i/>
        </w:rPr>
        <w:t>……</w:t>
      </w:r>
    </w:p>
    <w:p w14:paraId="61F7B264" w14:textId="77777777" w:rsidR="00355FBC" w:rsidRPr="00020B56" w:rsidRDefault="00355FBC" w:rsidP="00355FBC">
      <w:pPr>
        <w:rPr>
          <w:i/>
        </w:rPr>
      </w:pPr>
      <w:r w:rsidRPr="00020B56">
        <w:rPr>
          <w:i/>
        </w:rPr>
        <w:t>3. The data subject shall have the right to withdraw his or her consent at any time. The withdrawal of consent shall not affect the lawfulness of processing based on consent before its withdrawal. Prior to giving consent, the data subject shall be informed thereof. It shall be as easy to withdraw as to give consent.</w:t>
      </w:r>
    </w:p>
    <w:p w14:paraId="7683A33B" w14:textId="77777777" w:rsidR="00355FBC" w:rsidRPr="00020B56" w:rsidRDefault="00355FBC" w:rsidP="00355FBC">
      <w:pPr>
        <w:rPr>
          <w:i/>
        </w:rPr>
      </w:pPr>
      <w:r w:rsidRPr="00020B56">
        <w:rPr>
          <w:rFonts w:hint="eastAsia"/>
          <w:i/>
        </w:rPr>
        <w:t>……</w:t>
      </w:r>
    </w:p>
    <w:p w14:paraId="331A06C5" w14:textId="77777777" w:rsidR="00355FBC" w:rsidRPr="00020B56" w:rsidRDefault="00355FBC" w:rsidP="00355FBC">
      <w:pPr>
        <w:rPr>
          <w:i/>
        </w:rPr>
      </w:pPr>
      <w:r w:rsidRPr="00020B56">
        <w:rPr>
          <w:i/>
        </w:rPr>
        <w:t>Article 15 Right of access by the data subject</w:t>
      </w:r>
    </w:p>
    <w:p w14:paraId="0882829F" w14:textId="77777777" w:rsidR="00355FBC" w:rsidRPr="00BF2603" w:rsidRDefault="00355FBC" w:rsidP="00355FBC">
      <w:pPr>
        <w:rPr>
          <w:i/>
        </w:rPr>
      </w:pPr>
      <w:r w:rsidRPr="00020B56">
        <w:rPr>
          <w:i/>
        </w:rPr>
        <w:t>1. The data subject shall have the</w:t>
      </w:r>
      <w:r w:rsidRPr="00BF2603">
        <w:rPr>
          <w:i/>
        </w:rPr>
        <w:t xml:space="preserve"> right to obtain from the controller confirmation as to whether or not personal data concerning him or her are being processed, and, where that is the case, access to the personal data and the following information: (a) the purposes of the processing; (b) the categories of personal data concerned; (c) the recipients or categories of recipient to whom the personal data have been or will be disclosed, in particular recipients in third countries or international organisations; (d) where possible, the envisaged period for which the personal data will be stored, or, if not possible, the criteria used to determine that period; (e) the existence of the right to request from the controller rectification or erasure of personal data or restriction of processing of personal data concerning the data subject or to object to such processing; (f) the right to lodge a complaint with a supervisory authority; (g) where the personal data are not collected from the data subject, any available information as to their source; (h) the existence of automated decision-making, including profiling, referred to in Article 22(1) and (4) and, at least in those cases, </w:t>
      </w:r>
      <w:r w:rsidRPr="00BF2603">
        <w:rPr>
          <w:i/>
        </w:rPr>
        <w:lastRenderedPageBreak/>
        <w:t>meaningful information about the logic involved, as well as the significance and the envisaged consequences of such processing for the data subject.</w:t>
      </w:r>
    </w:p>
    <w:p w14:paraId="11D9B314" w14:textId="77777777" w:rsidR="00355FBC" w:rsidRPr="00BF2603" w:rsidRDefault="00355FBC" w:rsidP="00355FBC">
      <w:pPr>
        <w:rPr>
          <w:i/>
        </w:rPr>
      </w:pPr>
      <w:r w:rsidRPr="00BF2603">
        <w:rPr>
          <w:rFonts w:hint="eastAsia"/>
          <w:i/>
        </w:rPr>
        <w:t>……</w:t>
      </w:r>
    </w:p>
    <w:p w14:paraId="67B7CB46" w14:textId="77777777" w:rsidR="00355FBC" w:rsidRPr="00020B56" w:rsidRDefault="00355FBC" w:rsidP="00355FBC">
      <w:pPr>
        <w:rPr>
          <w:i/>
        </w:rPr>
      </w:pPr>
      <w:r w:rsidRPr="00BF2603">
        <w:rPr>
          <w:i/>
        </w:rPr>
        <w:t>Article 17 Righ</w:t>
      </w:r>
      <w:r w:rsidRPr="00020B56">
        <w:rPr>
          <w:i/>
        </w:rPr>
        <w:t>t to erasure ('right to be forgotten')</w:t>
      </w:r>
    </w:p>
    <w:p w14:paraId="10FE2170" w14:textId="77777777" w:rsidR="00355FBC" w:rsidRPr="00020B56" w:rsidRDefault="00355FBC" w:rsidP="00355FBC">
      <w:pPr>
        <w:rPr>
          <w:i/>
        </w:rPr>
      </w:pPr>
      <w:r w:rsidRPr="00020B56">
        <w:rPr>
          <w:i/>
        </w:rPr>
        <w:t>1. The data subject shall have the right to obtain from the controller the erasure of personal data concerning him or her without undue delay and the controller shall have the obligation to erase personal data without undue delay where one of the following grounds applies: (a) the personal data are no longer necessary in relation to the purposes for which they were collected or otherwise processed; (b) the data subject withdraws consent on which the processing is based according to point (a) of Article 6(1), or point (a) of Article 9(2), and where there is no other legal ground for the processing;</w:t>
      </w:r>
    </w:p>
    <w:p w14:paraId="00557379" w14:textId="77777777" w:rsidR="00355FBC" w:rsidRPr="00020B56" w:rsidRDefault="00355FBC" w:rsidP="00355FBC">
      <w:pPr>
        <w:rPr>
          <w:i/>
        </w:rPr>
      </w:pPr>
      <w:r w:rsidRPr="00020B56">
        <w:rPr>
          <w:rFonts w:hint="eastAsia"/>
          <w:i/>
        </w:rPr>
        <w:t>……</w:t>
      </w:r>
    </w:p>
    <w:p w14:paraId="693B9BC2" w14:textId="77777777" w:rsidR="00355FBC" w:rsidRPr="00020B56" w:rsidRDefault="00355FBC" w:rsidP="00355FBC">
      <w:pPr>
        <w:rPr>
          <w:i/>
        </w:rPr>
      </w:pPr>
      <w:r w:rsidRPr="00020B56">
        <w:rPr>
          <w:i/>
        </w:rPr>
        <w:t>Article 20 Right to data portability</w:t>
      </w:r>
    </w:p>
    <w:p w14:paraId="2ED3412A" w14:textId="77777777" w:rsidR="00355FBC" w:rsidRPr="00BF2603" w:rsidRDefault="00355FBC" w:rsidP="00355FBC">
      <w:pPr>
        <w:rPr>
          <w:i/>
        </w:rPr>
      </w:pPr>
      <w:r w:rsidRPr="00020B56">
        <w:rPr>
          <w:i/>
        </w:rPr>
        <w:t>1.The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 where: (a) the processing is based on consent pursuant to point (a) of Article 6(1) or point (a) of Article 9(2) or on a contract pursuant to point (b) of Article 6(1); and (b) the</w:t>
      </w:r>
      <w:r w:rsidRPr="00BF2603">
        <w:rPr>
          <w:i/>
        </w:rPr>
        <w:t xml:space="preserve"> processing is carried out by automated means. </w:t>
      </w:r>
    </w:p>
    <w:p w14:paraId="7977A865" w14:textId="77777777" w:rsidR="00355FBC" w:rsidRPr="00BF2603" w:rsidRDefault="00355FBC" w:rsidP="00355FBC">
      <w:r w:rsidRPr="00BF2603">
        <w:rPr>
          <w:i/>
        </w:rPr>
        <w:t xml:space="preserve">2. In exercising his or her right to data portability pursuant to </w:t>
      </w:r>
      <w:r w:rsidRPr="00A22D71">
        <w:rPr>
          <w:i/>
        </w:rPr>
        <w:t>paragraph</w:t>
      </w:r>
      <w:r w:rsidRPr="00BF2603">
        <w:rPr>
          <w:i/>
        </w:rPr>
        <w:t xml:space="preserve"> 1, the data subject </w:t>
      </w:r>
      <w:r w:rsidRPr="00020B56">
        <w:rPr>
          <w:i/>
        </w:rPr>
        <w:t>shall</w:t>
      </w:r>
      <w:r w:rsidRPr="00BF2603">
        <w:rPr>
          <w:i/>
        </w:rPr>
        <w:t xml:space="preserve"> have the right to have</w:t>
      </w:r>
      <w:r w:rsidRPr="00BF2603">
        <w:t xml:space="preserve"> </w:t>
      </w:r>
      <w:r w:rsidRPr="00BF2603">
        <w:rPr>
          <w:i/>
        </w:rPr>
        <w:t>the personal data transmitted directly from one controller to another, where technically feasible</w:t>
      </w:r>
      <w:r w:rsidRPr="00BF2603">
        <w:t>."</w:t>
      </w:r>
    </w:p>
    <w:p w14:paraId="7E84171C" w14:textId="77777777" w:rsidR="00355FBC" w:rsidRPr="00BF2603" w:rsidRDefault="00355FBC" w:rsidP="00355FBC">
      <w:pPr>
        <w:pStyle w:val="NO"/>
      </w:pPr>
      <w:r w:rsidRPr="00BF2603">
        <w:t xml:space="preserve">NOTE 2: </w:t>
      </w:r>
      <w:r w:rsidRPr="00BF2603">
        <w:tab/>
      </w:r>
      <w:r>
        <w:t>D</w:t>
      </w:r>
      <w:r w:rsidRPr="00BF2603">
        <w:t xml:space="preserve">espite GDPR's prominence, a large number of teleservice and </w:t>
      </w:r>
      <w:proofErr w:type="spellStart"/>
      <w:r w:rsidRPr="00BF2603">
        <w:t>telemedia</w:t>
      </w:r>
      <w:proofErr w:type="spellEnd"/>
      <w:r w:rsidRPr="00BF2603">
        <w:t xml:space="preserve"> laws exist, which may override or strengthen the provisions given in GDPR. </w:t>
      </w:r>
      <w:r w:rsidRPr="00BF2603">
        <w:br w:type="page"/>
      </w:r>
    </w:p>
    <w:p w14:paraId="2C778715" w14:textId="77777777" w:rsidR="00355FBC" w:rsidRPr="00BF2603" w:rsidRDefault="00355FBC" w:rsidP="00355FBC">
      <w:pPr>
        <w:pStyle w:val="9"/>
      </w:pPr>
      <w:bookmarkStart w:id="918" w:name="_Toc90902506"/>
      <w:bookmarkStart w:id="919" w:name="_Toc93948492"/>
      <w:bookmarkStart w:id="920" w:name="_Toc93948735"/>
      <w:bookmarkStart w:id="921" w:name="_Toc93948828"/>
      <w:r w:rsidRPr="00BF2603">
        <w:lastRenderedPageBreak/>
        <w:t xml:space="preserve">Annex </w:t>
      </w:r>
      <w:r>
        <w:t>B</w:t>
      </w:r>
      <w:r w:rsidRPr="00020B56">
        <w:t>:</w:t>
      </w:r>
      <w:r w:rsidRPr="00BF2603">
        <w:br/>
        <w:t>Change history</w:t>
      </w:r>
      <w:bookmarkEnd w:id="918"/>
      <w:bookmarkEnd w:id="919"/>
      <w:bookmarkEnd w:id="920"/>
      <w:bookmarkEnd w:id="9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1"/>
        <w:gridCol w:w="705"/>
      </w:tblGrid>
      <w:tr w:rsidR="00355FBC" w:rsidRPr="00BF2603" w14:paraId="2E9A8E4E" w14:textId="77777777" w:rsidTr="00355FBC">
        <w:trPr>
          <w:cantSplit/>
        </w:trPr>
        <w:tc>
          <w:tcPr>
            <w:tcW w:w="9585" w:type="dxa"/>
            <w:gridSpan w:val="8"/>
            <w:tcBorders>
              <w:bottom w:val="nil"/>
            </w:tcBorders>
            <w:shd w:val="solid" w:color="FFFFFF" w:fill="auto"/>
          </w:tcPr>
          <w:p w14:paraId="0085F87D" w14:textId="77777777" w:rsidR="00355FBC" w:rsidRPr="00BF2603" w:rsidRDefault="00355FBC" w:rsidP="00355FBC">
            <w:pPr>
              <w:pStyle w:val="TAL"/>
              <w:jc w:val="center"/>
              <w:rPr>
                <w:b/>
                <w:sz w:val="16"/>
              </w:rPr>
            </w:pPr>
            <w:r w:rsidRPr="00BF2603">
              <w:rPr>
                <w:b/>
              </w:rPr>
              <w:t>Change history</w:t>
            </w:r>
          </w:p>
        </w:tc>
      </w:tr>
      <w:tr w:rsidR="00355FBC" w:rsidRPr="00BF2603" w14:paraId="0E1A9C5C" w14:textId="77777777" w:rsidTr="00355FBC">
        <w:tc>
          <w:tcPr>
            <w:tcW w:w="792" w:type="dxa"/>
            <w:shd w:val="pct10" w:color="auto" w:fill="FFFFFF"/>
          </w:tcPr>
          <w:p w14:paraId="7A521755" w14:textId="77777777" w:rsidR="00355FBC" w:rsidRPr="00BF2603" w:rsidRDefault="00355FBC" w:rsidP="00355FBC">
            <w:pPr>
              <w:pStyle w:val="TAL"/>
              <w:rPr>
                <w:b/>
                <w:sz w:val="16"/>
              </w:rPr>
            </w:pPr>
            <w:r w:rsidRPr="00BF2603">
              <w:rPr>
                <w:b/>
                <w:sz w:val="16"/>
              </w:rPr>
              <w:t>Date</w:t>
            </w:r>
          </w:p>
        </w:tc>
        <w:tc>
          <w:tcPr>
            <w:tcW w:w="997" w:type="dxa"/>
            <w:shd w:val="pct10" w:color="auto" w:fill="FFFFFF"/>
          </w:tcPr>
          <w:p w14:paraId="3A560AC8" w14:textId="77777777" w:rsidR="00355FBC" w:rsidRPr="00BF2603" w:rsidRDefault="00355FBC" w:rsidP="00355FBC">
            <w:pPr>
              <w:pStyle w:val="TAL"/>
              <w:rPr>
                <w:b/>
                <w:sz w:val="16"/>
              </w:rPr>
            </w:pPr>
            <w:r w:rsidRPr="00BF2603">
              <w:rPr>
                <w:b/>
                <w:sz w:val="16"/>
              </w:rPr>
              <w:t>Meeting</w:t>
            </w:r>
          </w:p>
        </w:tc>
        <w:tc>
          <w:tcPr>
            <w:tcW w:w="1067" w:type="dxa"/>
            <w:shd w:val="pct10" w:color="auto" w:fill="FFFFFF"/>
          </w:tcPr>
          <w:p w14:paraId="11E8764C" w14:textId="77777777" w:rsidR="00355FBC" w:rsidRPr="00BF2603" w:rsidRDefault="00355FBC" w:rsidP="00355FBC">
            <w:pPr>
              <w:pStyle w:val="TAL"/>
              <w:rPr>
                <w:b/>
                <w:sz w:val="16"/>
              </w:rPr>
            </w:pPr>
            <w:proofErr w:type="spellStart"/>
            <w:r w:rsidRPr="00BF2603">
              <w:rPr>
                <w:b/>
                <w:sz w:val="16"/>
              </w:rPr>
              <w:t>TDoc</w:t>
            </w:r>
            <w:proofErr w:type="spellEnd"/>
          </w:p>
        </w:tc>
        <w:tc>
          <w:tcPr>
            <w:tcW w:w="419" w:type="dxa"/>
            <w:shd w:val="pct10" w:color="auto" w:fill="FFFFFF"/>
          </w:tcPr>
          <w:p w14:paraId="1E0EFAB5" w14:textId="77777777" w:rsidR="00355FBC" w:rsidRPr="00BF2603" w:rsidRDefault="00355FBC" w:rsidP="00355FBC">
            <w:pPr>
              <w:pStyle w:val="TAL"/>
              <w:rPr>
                <w:b/>
                <w:sz w:val="16"/>
              </w:rPr>
            </w:pPr>
            <w:r w:rsidRPr="00BF2603">
              <w:rPr>
                <w:b/>
                <w:sz w:val="16"/>
              </w:rPr>
              <w:t>CR</w:t>
            </w:r>
          </w:p>
        </w:tc>
        <w:tc>
          <w:tcPr>
            <w:tcW w:w="422" w:type="dxa"/>
            <w:shd w:val="pct10" w:color="auto" w:fill="FFFFFF"/>
          </w:tcPr>
          <w:p w14:paraId="3FB4B4F7" w14:textId="77777777" w:rsidR="00355FBC" w:rsidRPr="00BF2603" w:rsidRDefault="00355FBC" w:rsidP="00355FBC">
            <w:pPr>
              <w:pStyle w:val="TAL"/>
              <w:rPr>
                <w:b/>
                <w:sz w:val="16"/>
              </w:rPr>
            </w:pPr>
            <w:r w:rsidRPr="00BF2603">
              <w:rPr>
                <w:b/>
                <w:sz w:val="16"/>
              </w:rPr>
              <w:t>Rev</w:t>
            </w:r>
          </w:p>
        </w:tc>
        <w:tc>
          <w:tcPr>
            <w:tcW w:w="420" w:type="dxa"/>
            <w:shd w:val="pct10" w:color="auto" w:fill="FFFFFF"/>
          </w:tcPr>
          <w:p w14:paraId="128F3EF3" w14:textId="77777777" w:rsidR="00355FBC" w:rsidRPr="00BF2603" w:rsidRDefault="00355FBC" w:rsidP="00355FBC">
            <w:pPr>
              <w:pStyle w:val="TAL"/>
              <w:rPr>
                <w:b/>
                <w:sz w:val="16"/>
              </w:rPr>
            </w:pPr>
            <w:r w:rsidRPr="00BF2603">
              <w:rPr>
                <w:b/>
                <w:sz w:val="16"/>
              </w:rPr>
              <w:t>Cat</w:t>
            </w:r>
          </w:p>
        </w:tc>
        <w:tc>
          <w:tcPr>
            <w:tcW w:w="4763" w:type="dxa"/>
            <w:shd w:val="pct10" w:color="auto" w:fill="FFFFFF"/>
          </w:tcPr>
          <w:p w14:paraId="1C6EB43D" w14:textId="77777777" w:rsidR="00355FBC" w:rsidRPr="00BF2603" w:rsidRDefault="00355FBC" w:rsidP="00355FBC">
            <w:pPr>
              <w:pStyle w:val="TAL"/>
              <w:rPr>
                <w:b/>
                <w:sz w:val="16"/>
              </w:rPr>
            </w:pPr>
            <w:r w:rsidRPr="00BF2603">
              <w:rPr>
                <w:b/>
                <w:sz w:val="16"/>
              </w:rPr>
              <w:t>Subject/Comment</w:t>
            </w:r>
          </w:p>
        </w:tc>
        <w:tc>
          <w:tcPr>
            <w:tcW w:w="705" w:type="dxa"/>
            <w:shd w:val="pct10" w:color="auto" w:fill="FFFFFF"/>
          </w:tcPr>
          <w:p w14:paraId="5E055855" w14:textId="77777777" w:rsidR="00355FBC" w:rsidRPr="00BF2603" w:rsidRDefault="00355FBC" w:rsidP="00355FBC">
            <w:pPr>
              <w:pStyle w:val="TAL"/>
              <w:rPr>
                <w:b/>
                <w:sz w:val="16"/>
              </w:rPr>
            </w:pPr>
            <w:r w:rsidRPr="00BF2603">
              <w:rPr>
                <w:b/>
                <w:sz w:val="16"/>
              </w:rPr>
              <w:t>New version</w:t>
            </w:r>
          </w:p>
        </w:tc>
      </w:tr>
      <w:tr w:rsidR="00355FBC" w:rsidRPr="00BF2603" w14:paraId="12B8506F" w14:textId="77777777" w:rsidTr="00355FBC">
        <w:tc>
          <w:tcPr>
            <w:tcW w:w="792" w:type="dxa"/>
            <w:shd w:val="solid" w:color="FFFFFF" w:fill="auto"/>
          </w:tcPr>
          <w:p w14:paraId="2DED22FB"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020.10</w:t>
            </w:r>
          </w:p>
        </w:tc>
        <w:tc>
          <w:tcPr>
            <w:tcW w:w="997" w:type="dxa"/>
            <w:shd w:val="solid" w:color="FFFFFF" w:fill="auto"/>
          </w:tcPr>
          <w:p w14:paraId="7D63BB71"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A3#100bis-e</w:t>
            </w:r>
          </w:p>
        </w:tc>
        <w:tc>
          <w:tcPr>
            <w:tcW w:w="1067" w:type="dxa"/>
            <w:shd w:val="solid" w:color="FFFFFF" w:fill="auto"/>
          </w:tcPr>
          <w:p w14:paraId="761ACA18"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3- 202785</w:t>
            </w:r>
          </w:p>
        </w:tc>
        <w:tc>
          <w:tcPr>
            <w:tcW w:w="419" w:type="dxa"/>
            <w:shd w:val="solid" w:color="FFFFFF" w:fill="auto"/>
          </w:tcPr>
          <w:p w14:paraId="7CC7F838" w14:textId="77777777" w:rsidR="00355FBC" w:rsidRPr="00BF2603" w:rsidRDefault="00355FBC" w:rsidP="00355FBC">
            <w:pPr>
              <w:pStyle w:val="TAL"/>
              <w:rPr>
                <w:sz w:val="16"/>
                <w:szCs w:val="16"/>
              </w:rPr>
            </w:pPr>
          </w:p>
        </w:tc>
        <w:tc>
          <w:tcPr>
            <w:tcW w:w="422" w:type="dxa"/>
            <w:shd w:val="solid" w:color="FFFFFF" w:fill="auto"/>
          </w:tcPr>
          <w:p w14:paraId="1E8A8624" w14:textId="77777777" w:rsidR="00355FBC" w:rsidRPr="00BF2603" w:rsidRDefault="00355FBC" w:rsidP="00355FBC">
            <w:pPr>
              <w:pStyle w:val="TAR"/>
              <w:rPr>
                <w:sz w:val="16"/>
                <w:szCs w:val="16"/>
              </w:rPr>
            </w:pPr>
          </w:p>
        </w:tc>
        <w:tc>
          <w:tcPr>
            <w:tcW w:w="420" w:type="dxa"/>
            <w:shd w:val="solid" w:color="FFFFFF" w:fill="auto"/>
          </w:tcPr>
          <w:p w14:paraId="4348C80D" w14:textId="77777777" w:rsidR="00355FBC" w:rsidRPr="00BF2603" w:rsidRDefault="00355FBC" w:rsidP="00355FBC">
            <w:pPr>
              <w:pStyle w:val="TAC"/>
              <w:rPr>
                <w:sz w:val="16"/>
                <w:szCs w:val="16"/>
              </w:rPr>
            </w:pPr>
          </w:p>
        </w:tc>
        <w:tc>
          <w:tcPr>
            <w:tcW w:w="4763" w:type="dxa"/>
            <w:shd w:val="solid" w:color="FFFFFF" w:fill="auto"/>
          </w:tcPr>
          <w:p w14:paraId="5A2F84AC" w14:textId="77777777" w:rsidR="00355FBC" w:rsidRPr="00BF2603" w:rsidRDefault="00355FBC" w:rsidP="00355FBC">
            <w:pPr>
              <w:pStyle w:val="TAL"/>
              <w:rPr>
                <w:sz w:val="16"/>
                <w:szCs w:val="16"/>
                <w:lang w:eastAsia="zh-CN"/>
              </w:rPr>
            </w:pPr>
            <w:r w:rsidRPr="00BF2603">
              <w:rPr>
                <w:sz w:val="16"/>
                <w:szCs w:val="16"/>
                <w:lang w:eastAsia="zh-CN"/>
              </w:rPr>
              <w:t xml:space="preserve">S3-202622,S3-202338, </w:t>
            </w:r>
            <w:r w:rsidRPr="00BF2603">
              <w:rPr>
                <w:rFonts w:hint="eastAsia"/>
                <w:sz w:val="16"/>
                <w:szCs w:val="16"/>
                <w:lang w:eastAsia="zh-CN"/>
              </w:rPr>
              <w:t>S</w:t>
            </w:r>
            <w:r w:rsidRPr="00BF2603">
              <w:rPr>
                <w:sz w:val="16"/>
                <w:szCs w:val="16"/>
                <w:lang w:eastAsia="zh-CN"/>
              </w:rPr>
              <w:t>3-202693</w:t>
            </w:r>
          </w:p>
        </w:tc>
        <w:tc>
          <w:tcPr>
            <w:tcW w:w="705" w:type="dxa"/>
            <w:shd w:val="solid" w:color="FFFFFF" w:fill="auto"/>
          </w:tcPr>
          <w:p w14:paraId="6C018E2D"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.1.0</w:t>
            </w:r>
          </w:p>
        </w:tc>
      </w:tr>
      <w:tr w:rsidR="00355FBC" w:rsidRPr="00BF2603" w14:paraId="00E96762" w14:textId="77777777" w:rsidTr="00355FBC">
        <w:tc>
          <w:tcPr>
            <w:tcW w:w="792" w:type="dxa"/>
            <w:shd w:val="solid" w:color="FFFFFF" w:fill="auto"/>
          </w:tcPr>
          <w:p w14:paraId="43F25E02" w14:textId="77777777" w:rsidR="00355FBC" w:rsidRPr="00BF2603" w:rsidRDefault="00355FBC" w:rsidP="00355FBC">
            <w:pPr>
              <w:pStyle w:val="TAC"/>
              <w:rPr>
                <w:sz w:val="16"/>
                <w:szCs w:val="16"/>
                <w:lang w:eastAsia="zh-CN"/>
              </w:rPr>
            </w:pPr>
            <w:r w:rsidRPr="00BF2603">
              <w:rPr>
                <w:sz w:val="16"/>
                <w:szCs w:val="16"/>
                <w:lang w:eastAsia="zh-CN"/>
              </w:rPr>
              <w:t>2020.11</w:t>
            </w:r>
          </w:p>
        </w:tc>
        <w:tc>
          <w:tcPr>
            <w:tcW w:w="997" w:type="dxa"/>
            <w:shd w:val="solid" w:color="FFFFFF" w:fill="auto"/>
          </w:tcPr>
          <w:p w14:paraId="440D4898" w14:textId="77777777" w:rsidR="00355FBC" w:rsidRPr="00BF2603" w:rsidRDefault="00355FBC" w:rsidP="00355FBC">
            <w:pPr>
              <w:pStyle w:val="TAC"/>
              <w:rPr>
                <w:sz w:val="16"/>
                <w:szCs w:val="16"/>
                <w:lang w:eastAsia="zh-CN"/>
              </w:rPr>
            </w:pPr>
            <w:r w:rsidRPr="00BF2603">
              <w:rPr>
                <w:sz w:val="16"/>
                <w:szCs w:val="16"/>
                <w:lang w:eastAsia="zh-CN"/>
              </w:rPr>
              <w:t>SA3#101-e</w:t>
            </w:r>
          </w:p>
        </w:tc>
        <w:tc>
          <w:tcPr>
            <w:tcW w:w="1067" w:type="dxa"/>
            <w:shd w:val="solid" w:color="FFFFFF" w:fill="auto"/>
          </w:tcPr>
          <w:p w14:paraId="4CA6CF34" w14:textId="77777777" w:rsidR="00355FBC" w:rsidRPr="00BF2603" w:rsidRDefault="00355FBC" w:rsidP="00355FBC">
            <w:pPr>
              <w:pStyle w:val="TAC"/>
              <w:rPr>
                <w:sz w:val="16"/>
                <w:szCs w:val="16"/>
                <w:lang w:eastAsia="zh-CN"/>
              </w:rPr>
            </w:pPr>
            <w:r w:rsidRPr="00BF2603">
              <w:rPr>
                <w:sz w:val="16"/>
                <w:szCs w:val="16"/>
                <w:lang w:eastAsia="zh-CN"/>
              </w:rPr>
              <w:t>S3-203458</w:t>
            </w:r>
          </w:p>
        </w:tc>
        <w:tc>
          <w:tcPr>
            <w:tcW w:w="419" w:type="dxa"/>
            <w:shd w:val="solid" w:color="FFFFFF" w:fill="auto"/>
          </w:tcPr>
          <w:p w14:paraId="3667CB84" w14:textId="77777777" w:rsidR="00355FBC" w:rsidRPr="00BF2603" w:rsidRDefault="00355FBC" w:rsidP="00355FBC">
            <w:pPr>
              <w:pStyle w:val="TAL"/>
              <w:rPr>
                <w:sz w:val="16"/>
                <w:szCs w:val="16"/>
              </w:rPr>
            </w:pPr>
          </w:p>
        </w:tc>
        <w:tc>
          <w:tcPr>
            <w:tcW w:w="422" w:type="dxa"/>
            <w:shd w:val="solid" w:color="FFFFFF" w:fill="auto"/>
          </w:tcPr>
          <w:p w14:paraId="46F767AF" w14:textId="77777777" w:rsidR="00355FBC" w:rsidRPr="00BF2603" w:rsidRDefault="00355FBC" w:rsidP="00355FBC">
            <w:pPr>
              <w:pStyle w:val="TAR"/>
              <w:rPr>
                <w:sz w:val="16"/>
                <w:szCs w:val="16"/>
              </w:rPr>
            </w:pPr>
          </w:p>
        </w:tc>
        <w:tc>
          <w:tcPr>
            <w:tcW w:w="420" w:type="dxa"/>
            <w:shd w:val="solid" w:color="FFFFFF" w:fill="auto"/>
          </w:tcPr>
          <w:p w14:paraId="1C519186" w14:textId="77777777" w:rsidR="00355FBC" w:rsidRPr="00BF2603" w:rsidRDefault="00355FBC" w:rsidP="00355FBC">
            <w:pPr>
              <w:pStyle w:val="TAC"/>
              <w:rPr>
                <w:sz w:val="16"/>
                <w:szCs w:val="16"/>
              </w:rPr>
            </w:pPr>
          </w:p>
        </w:tc>
        <w:tc>
          <w:tcPr>
            <w:tcW w:w="4763" w:type="dxa"/>
            <w:shd w:val="solid" w:color="FFFFFF" w:fill="auto"/>
          </w:tcPr>
          <w:p w14:paraId="00487935" w14:textId="77777777" w:rsidR="00355FBC" w:rsidRPr="00BF2603" w:rsidRDefault="00355FBC" w:rsidP="00355FBC">
            <w:pPr>
              <w:pStyle w:val="TAL"/>
              <w:rPr>
                <w:sz w:val="16"/>
                <w:szCs w:val="16"/>
                <w:lang w:eastAsia="zh-CN"/>
              </w:rPr>
            </w:pPr>
            <w:r w:rsidRPr="00BF2603">
              <w:rPr>
                <w:sz w:val="16"/>
                <w:szCs w:val="16"/>
                <w:lang w:eastAsia="zh-CN"/>
              </w:rPr>
              <w:t>S3-203451</w:t>
            </w:r>
          </w:p>
        </w:tc>
        <w:tc>
          <w:tcPr>
            <w:tcW w:w="705" w:type="dxa"/>
            <w:shd w:val="solid" w:color="FFFFFF" w:fill="auto"/>
          </w:tcPr>
          <w:p w14:paraId="775E8A37" w14:textId="77777777" w:rsidR="00355FBC" w:rsidRPr="00BF2603" w:rsidRDefault="00355FBC" w:rsidP="00355FBC">
            <w:pPr>
              <w:pStyle w:val="TAC"/>
              <w:rPr>
                <w:sz w:val="16"/>
                <w:szCs w:val="16"/>
                <w:lang w:eastAsia="zh-CN"/>
              </w:rPr>
            </w:pPr>
            <w:r w:rsidRPr="00BF2603">
              <w:rPr>
                <w:sz w:val="16"/>
                <w:szCs w:val="16"/>
                <w:lang w:eastAsia="zh-CN"/>
              </w:rPr>
              <w:t>0.2.0</w:t>
            </w:r>
          </w:p>
        </w:tc>
      </w:tr>
      <w:tr w:rsidR="00355FBC" w:rsidRPr="00BF2603" w14:paraId="2F105948" w14:textId="77777777" w:rsidTr="00355FBC">
        <w:tc>
          <w:tcPr>
            <w:tcW w:w="792" w:type="dxa"/>
            <w:shd w:val="solid" w:color="FFFFFF" w:fill="auto"/>
          </w:tcPr>
          <w:p w14:paraId="152FBECB"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021.1</w:t>
            </w:r>
          </w:p>
        </w:tc>
        <w:tc>
          <w:tcPr>
            <w:tcW w:w="997" w:type="dxa"/>
            <w:shd w:val="solid" w:color="FFFFFF" w:fill="auto"/>
          </w:tcPr>
          <w:p w14:paraId="63B74152"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A3#102-e</w:t>
            </w:r>
          </w:p>
        </w:tc>
        <w:tc>
          <w:tcPr>
            <w:tcW w:w="1067" w:type="dxa"/>
            <w:shd w:val="solid" w:color="FFFFFF" w:fill="auto"/>
          </w:tcPr>
          <w:p w14:paraId="0851C863"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3-210671</w:t>
            </w:r>
          </w:p>
        </w:tc>
        <w:tc>
          <w:tcPr>
            <w:tcW w:w="419" w:type="dxa"/>
            <w:shd w:val="solid" w:color="FFFFFF" w:fill="auto"/>
          </w:tcPr>
          <w:p w14:paraId="448134D0" w14:textId="77777777" w:rsidR="00355FBC" w:rsidRPr="00BF2603" w:rsidRDefault="00355FBC" w:rsidP="00355FBC">
            <w:pPr>
              <w:pStyle w:val="TAL"/>
              <w:rPr>
                <w:sz w:val="16"/>
                <w:szCs w:val="16"/>
              </w:rPr>
            </w:pPr>
          </w:p>
        </w:tc>
        <w:tc>
          <w:tcPr>
            <w:tcW w:w="422" w:type="dxa"/>
            <w:shd w:val="solid" w:color="FFFFFF" w:fill="auto"/>
          </w:tcPr>
          <w:p w14:paraId="2BD3E7E8" w14:textId="77777777" w:rsidR="00355FBC" w:rsidRPr="00BF2603" w:rsidRDefault="00355FBC" w:rsidP="00355FBC">
            <w:pPr>
              <w:pStyle w:val="TAR"/>
              <w:rPr>
                <w:sz w:val="16"/>
                <w:szCs w:val="16"/>
              </w:rPr>
            </w:pPr>
          </w:p>
        </w:tc>
        <w:tc>
          <w:tcPr>
            <w:tcW w:w="420" w:type="dxa"/>
            <w:shd w:val="solid" w:color="FFFFFF" w:fill="auto"/>
          </w:tcPr>
          <w:p w14:paraId="7B7468AC" w14:textId="77777777" w:rsidR="00355FBC" w:rsidRPr="00BF2603" w:rsidRDefault="00355FBC" w:rsidP="00355FBC">
            <w:pPr>
              <w:pStyle w:val="TAC"/>
              <w:rPr>
                <w:sz w:val="16"/>
                <w:szCs w:val="16"/>
              </w:rPr>
            </w:pPr>
          </w:p>
        </w:tc>
        <w:tc>
          <w:tcPr>
            <w:tcW w:w="4763" w:type="dxa"/>
            <w:shd w:val="solid" w:color="FFFFFF" w:fill="auto"/>
          </w:tcPr>
          <w:p w14:paraId="3BE093EF" w14:textId="77777777" w:rsidR="00355FBC" w:rsidRPr="00BF2603" w:rsidRDefault="00355FBC" w:rsidP="00355FBC">
            <w:pPr>
              <w:pStyle w:val="TAL"/>
              <w:rPr>
                <w:sz w:val="16"/>
                <w:szCs w:val="16"/>
                <w:lang w:eastAsia="zh-CN"/>
              </w:rPr>
            </w:pPr>
            <w:r w:rsidRPr="00BF2603">
              <w:rPr>
                <w:sz w:val="16"/>
                <w:szCs w:val="16"/>
                <w:lang w:eastAsia="zh-CN"/>
              </w:rPr>
              <w:t>S3-210227, S3-210275, S3-210603</w:t>
            </w:r>
          </w:p>
        </w:tc>
        <w:tc>
          <w:tcPr>
            <w:tcW w:w="705" w:type="dxa"/>
            <w:shd w:val="solid" w:color="FFFFFF" w:fill="auto"/>
          </w:tcPr>
          <w:p w14:paraId="3197FEA2"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.3.0</w:t>
            </w:r>
          </w:p>
        </w:tc>
      </w:tr>
      <w:tr w:rsidR="00355FBC" w:rsidRPr="00BF2603" w14:paraId="2AC777F3" w14:textId="77777777" w:rsidTr="00355FBC">
        <w:tc>
          <w:tcPr>
            <w:tcW w:w="792" w:type="dxa"/>
            <w:shd w:val="solid" w:color="FFFFFF" w:fill="auto"/>
          </w:tcPr>
          <w:p w14:paraId="213DDD20"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021.3</w:t>
            </w:r>
          </w:p>
        </w:tc>
        <w:tc>
          <w:tcPr>
            <w:tcW w:w="997" w:type="dxa"/>
            <w:shd w:val="solid" w:color="FFFFFF" w:fill="auto"/>
          </w:tcPr>
          <w:p w14:paraId="5D58D06B"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A3#102bis-e</w:t>
            </w:r>
          </w:p>
        </w:tc>
        <w:tc>
          <w:tcPr>
            <w:tcW w:w="1067" w:type="dxa"/>
            <w:shd w:val="solid" w:color="FFFFFF" w:fill="auto"/>
          </w:tcPr>
          <w:p w14:paraId="334070C3"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3-211332</w:t>
            </w:r>
          </w:p>
        </w:tc>
        <w:tc>
          <w:tcPr>
            <w:tcW w:w="419" w:type="dxa"/>
            <w:shd w:val="solid" w:color="FFFFFF" w:fill="auto"/>
          </w:tcPr>
          <w:p w14:paraId="4A32C527" w14:textId="77777777" w:rsidR="00355FBC" w:rsidRPr="00BF2603" w:rsidRDefault="00355FBC" w:rsidP="00355FBC">
            <w:pPr>
              <w:pStyle w:val="TAL"/>
              <w:rPr>
                <w:sz w:val="16"/>
                <w:szCs w:val="16"/>
              </w:rPr>
            </w:pPr>
          </w:p>
        </w:tc>
        <w:tc>
          <w:tcPr>
            <w:tcW w:w="422" w:type="dxa"/>
            <w:shd w:val="solid" w:color="FFFFFF" w:fill="auto"/>
          </w:tcPr>
          <w:p w14:paraId="18C23A9E" w14:textId="77777777" w:rsidR="00355FBC" w:rsidRPr="00BF2603" w:rsidRDefault="00355FBC" w:rsidP="00355FBC">
            <w:pPr>
              <w:pStyle w:val="TAR"/>
              <w:rPr>
                <w:sz w:val="16"/>
                <w:szCs w:val="16"/>
              </w:rPr>
            </w:pPr>
          </w:p>
        </w:tc>
        <w:tc>
          <w:tcPr>
            <w:tcW w:w="420" w:type="dxa"/>
            <w:shd w:val="solid" w:color="FFFFFF" w:fill="auto"/>
          </w:tcPr>
          <w:p w14:paraId="6E4F83E1" w14:textId="77777777" w:rsidR="00355FBC" w:rsidRPr="00BF2603" w:rsidRDefault="00355FBC" w:rsidP="00355FBC">
            <w:pPr>
              <w:pStyle w:val="TAC"/>
              <w:rPr>
                <w:sz w:val="16"/>
                <w:szCs w:val="16"/>
              </w:rPr>
            </w:pPr>
          </w:p>
        </w:tc>
        <w:tc>
          <w:tcPr>
            <w:tcW w:w="4763" w:type="dxa"/>
            <w:shd w:val="solid" w:color="FFFFFF" w:fill="auto"/>
          </w:tcPr>
          <w:p w14:paraId="7B834FB0" w14:textId="77777777" w:rsidR="00355FBC" w:rsidRPr="00BF2603" w:rsidRDefault="00355FBC" w:rsidP="00355FBC">
            <w:pPr>
              <w:pStyle w:val="TAL"/>
              <w:rPr>
                <w:sz w:val="16"/>
                <w:szCs w:val="16"/>
                <w:lang w:eastAsia="zh-CN"/>
              </w:rPr>
            </w:pPr>
            <w:r w:rsidRPr="00BF2603">
              <w:rPr>
                <w:rFonts w:hint="eastAsia"/>
                <w:sz w:val="16"/>
                <w:szCs w:val="16"/>
                <w:lang w:eastAsia="zh-CN"/>
              </w:rPr>
              <w:t>S</w:t>
            </w:r>
            <w:r w:rsidRPr="00BF2603">
              <w:rPr>
                <w:sz w:val="16"/>
                <w:szCs w:val="16"/>
                <w:lang w:eastAsia="zh-CN"/>
              </w:rPr>
              <w:t>3-210873, S3-210901, S3-210902, S3-210903, S3-210904, S3-211342, S3-211136, S3-211193, S3-211214, S3-211267, S3-211300</w:t>
            </w:r>
          </w:p>
        </w:tc>
        <w:tc>
          <w:tcPr>
            <w:tcW w:w="705" w:type="dxa"/>
            <w:shd w:val="solid" w:color="FFFFFF" w:fill="auto"/>
          </w:tcPr>
          <w:p w14:paraId="77950400"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.4.0</w:t>
            </w:r>
          </w:p>
        </w:tc>
      </w:tr>
      <w:tr w:rsidR="00355FBC" w:rsidRPr="00BF2603" w14:paraId="196E0A9E" w14:textId="77777777" w:rsidTr="00355FBC">
        <w:tc>
          <w:tcPr>
            <w:tcW w:w="792" w:type="dxa"/>
            <w:shd w:val="solid" w:color="FFFFFF" w:fill="auto"/>
          </w:tcPr>
          <w:p w14:paraId="41517A2C"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021.5</w:t>
            </w:r>
          </w:p>
        </w:tc>
        <w:tc>
          <w:tcPr>
            <w:tcW w:w="997" w:type="dxa"/>
            <w:shd w:val="solid" w:color="FFFFFF" w:fill="auto"/>
          </w:tcPr>
          <w:p w14:paraId="6DC8BC1A"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A3#103-e</w:t>
            </w:r>
          </w:p>
        </w:tc>
        <w:tc>
          <w:tcPr>
            <w:tcW w:w="1067" w:type="dxa"/>
            <w:shd w:val="solid" w:color="FFFFFF" w:fill="auto"/>
          </w:tcPr>
          <w:p w14:paraId="48E534A5"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3-212205</w:t>
            </w:r>
          </w:p>
        </w:tc>
        <w:tc>
          <w:tcPr>
            <w:tcW w:w="419" w:type="dxa"/>
            <w:shd w:val="solid" w:color="FFFFFF" w:fill="auto"/>
          </w:tcPr>
          <w:p w14:paraId="1C2179E2" w14:textId="77777777" w:rsidR="00355FBC" w:rsidRPr="00BF2603" w:rsidRDefault="00355FBC" w:rsidP="00355FBC">
            <w:pPr>
              <w:pStyle w:val="TAL"/>
              <w:rPr>
                <w:sz w:val="16"/>
                <w:szCs w:val="16"/>
              </w:rPr>
            </w:pPr>
          </w:p>
        </w:tc>
        <w:tc>
          <w:tcPr>
            <w:tcW w:w="422" w:type="dxa"/>
            <w:shd w:val="solid" w:color="FFFFFF" w:fill="auto"/>
          </w:tcPr>
          <w:p w14:paraId="4B4D81B5" w14:textId="77777777" w:rsidR="00355FBC" w:rsidRPr="00BF2603" w:rsidRDefault="00355FBC" w:rsidP="00355FBC">
            <w:pPr>
              <w:pStyle w:val="TAR"/>
              <w:rPr>
                <w:sz w:val="16"/>
                <w:szCs w:val="16"/>
              </w:rPr>
            </w:pPr>
          </w:p>
        </w:tc>
        <w:tc>
          <w:tcPr>
            <w:tcW w:w="420" w:type="dxa"/>
            <w:shd w:val="solid" w:color="FFFFFF" w:fill="auto"/>
          </w:tcPr>
          <w:p w14:paraId="7775D5D7" w14:textId="77777777" w:rsidR="00355FBC" w:rsidRPr="00BF2603" w:rsidRDefault="00355FBC" w:rsidP="00355FBC">
            <w:pPr>
              <w:pStyle w:val="TAC"/>
              <w:rPr>
                <w:sz w:val="16"/>
                <w:szCs w:val="16"/>
              </w:rPr>
            </w:pPr>
          </w:p>
        </w:tc>
        <w:tc>
          <w:tcPr>
            <w:tcW w:w="4763" w:type="dxa"/>
            <w:shd w:val="solid" w:color="FFFFFF" w:fill="auto"/>
          </w:tcPr>
          <w:p w14:paraId="7E99982E" w14:textId="77777777" w:rsidR="00355FBC" w:rsidRPr="00BF2603" w:rsidRDefault="00355FBC" w:rsidP="00355FBC">
            <w:pPr>
              <w:pStyle w:val="TAL"/>
              <w:rPr>
                <w:sz w:val="16"/>
                <w:szCs w:val="16"/>
                <w:lang w:eastAsia="zh-CN"/>
              </w:rPr>
            </w:pPr>
            <w:r w:rsidRPr="00BF2603">
              <w:rPr>
                <w:rFonts w:hint="eastAsia"/>
                <w:sz w:val="16"/>
                <w:szCs w:val="16"/>
                <w:lang w:eastAsia="zh-CN"/>
              </w:rPr>
              <w:t>S</w:t>
            </w:r>
            <w:r w:rsidRPr="00BF2603">
              <w:rPr>
                <w:sz w:val="16"/>
                <w:szCs w:val="16"/>
                <w:lang w:eastAsia="zh-CN"/>
              </w:rPr>
              <w:t>3-212142, S3-212199, S3-212200, S3-212201, S3-212256, S3-212052</w:t>
            </w:r>
          </w:p>
        </w:tc>
        <w:tc>
          <w:tcPr>
            <w:tcW w:w="705" w:type="dxa"/>
            <w:shd w:val="solid" w:color="FFFFFF" w:fill="auto"/>
          </w:tcPr>
          <w:p w14:paraId="65701F4F"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.5.0</w:t>
            </w:r>
          </w:p>
        </w:tc>
      </w:tr>
      <w:tr w:rsidR="00355FBC" w:rsidRPr="00BF2603" w14:paraId="5E48317C" w14:textId="77777777" w:rsidTr="00355FBC">
        <w:tc>
          <w:tcPr>
            <w:tcW w:w="792" w:type="dxa"/>
            <w:shd w:val="solid" w:color="FFFFFF" w:fill="auto"/>
          </w:tcPr>
          <w:p w14:paraId="2D9A1EF9"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021.8</w:t>
            </w:r>
          </w:p>
        </w:tc>
        <w:tc>
          <w:tcPr>
            <w:tcW w:w="997" w:type="dxa"/>
            <w:shd w:val="solid" w:color="FFFFFF" w:fill="auto"/>
          </w:tcPr>
          <w:p w14:paraId="0CA30C8E"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A3#104-e</w:t>
            </w:r>
          </w:p>
        </w:tc>
        <w:tc>
          <w:tcPr>
            <w:tcW w:w="1067" w:type="dxa"/>
            <w:shd w:val="solid" w:color="FFFFFF" w:fill="auto"/>
          </w:tcPr>
          <w:p w14:paraId="66254BBF"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3-213146</w:t>
            </w:r>
          </w:p>
        </w:tc>
        <w:tc>
          <w:tcPr>
            <w:tcW w:w="419" w:type="dxa"/>
            <w:shd w:val="solid" w:color="FFFFFF" w:fill="auto"/>
          </w:tcPr>
          <w:p w14:paraId="3FD7C603" w14:textId="77777777" w:rsidR="00355FBC" w:rsidRPr="00BF2603" w:rsidRDefault="00355FBC" w:rsidP="00355FBC">
            <w:pPr>
              <w:pStyle w:val="TAL"/>
              <w:rPr>
                <w:sz w:val="16"/>
                <w:szCs w:val="16"/>
              </w:rPr>
            </w:pPr>
          </w:p>
        </w:tc>
        <w:tc>
          <w:tcPr>
            <w:tcW w:w="422" w:type="dxa"/>
            <w:shd w:val="solid" w:color="FFFFFF" w:fill="auto"/>
          </w:tcPr>
          <w:p w14:paraId="53D442F2" w14:textId="77777777" w:rsidR="00355FBC" w:rsidRPr="00BF2603" w:rsidRDefault="00355FBC" w:rsidP="00355FBC">
            <w:pPr>
              <w:pStyle w:val="TAR"/>
              <w:rPr>
                <w:sz w:val="16"/>
                <w:szCs w:val="16"/>
              </w:rPr>
            </w:pPr>
          </w:p>
        </w:tc>
        <w:tc>
          <w:tcPr>
            <w:tcW w:w="420" w:type="dxa"/>
            <w:shd w:val="solid" w:color="FFFFFF" w:fill="auto"/>
          </w:tcPr>
          <w:p w14:paraId="1119204C" w14:textId="77777777" w:rsidR="00355FBC" w:rsidRPr="00BF2603" w:rsidRDefault="00355FBC" w:rsidP="00355FBC">
            <w:pPr>
              <w:pStyle w:val="TAC"/>
              <w:rPr>
                <w:sz w:val="16"/>
                <w:szCs w:val="16"/>
              </w:rPr>
            </w:pPr>
          </w:p>
        </w:tc>
        <w:tc>
          <w:tcPr>
            <w:tcW w:w="4763" w:type="dxa"/>
            <w:shd w:val="solid" w:color="FFFFFF" w:fill="auto"/>
          </w:tcPr>
          <w:p w14:paraId="0BF8CA0C" w14:textId="77777777" w:rsidR="00355FBC" w:rsidRPr="00BF2603" w:rsidRDefault="00355FBC" w:rsidP="00355FBC">
            <w:pPr>
              <w:pStyle w:val="TAL"/>
              <w:rPr>
                <w:sz w:val="16"/>
                <w:szCs w:val="16"/>
                <w:lang w:eastAsia="zh-CN"/>
              </w:rPr>
            </w:pPr>
            <w:r w:rsidRPr="00BF2603">
              <w:rPr>
                <w:sz w:val="16"/>
                <w:szCs w:val="16"/>
                <w:lang w:eastAsia="zh-CN"/>
              </w:rPr>
              <w:t>S3-212711, S3-212847, S3-213071, S3-213083, S3-213095, S3-213096, S3-213097, S3-213098, S3-213099, S3-213100, S3-213101, S3-213102, S3-213103</w:t>
            </w:r>
          </w:p>
        </w:tc>
        <w:tc>
          <w:tcPr>
            <w:tcW w:w="705" w:type="dxa"/>
            <w:shd w:val="solid" w:color="FFFFFF" w:fill="auto"/>
          </w:tcPr>
          <w:p w14:paraId="626BD7F1"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.6.0</w:t>
            </w:r>
          </w:p>
        </w:tc>
      </w:tr>
      <w:tr w:rsidR="00355FBC" w:rsidRPr="00BF2603" w14:paraId="6FB96F27" w14:textId="77777777" w:rsidTr="00355FBC">
        <w:tc>
          <w:tcPr>
            <w:tcW w:w="792" w:type="dxa"/>
            <w:shd w:val="solid" w:color="FFFFFF" w:fill="auto"/>
          </w:tcPr>
          <w:p w14:paraId="129F4255" w14:textId="77777777" w:rsidR="00355FBC" w:rsidRPr="00BF2603" w:rsidRDefault="00355FBC" w:rsidP="00355FBC">
            <w:pPr>
              <w:pStyle w:val="TAC"/>
              <w:rPr>
                <w:sz w:val="16"/>
                <w:szCs w:val="16"/>
                <w:lang w:eastAsia="zh-CN"/>
              </w:rPr>
            </w:pPr>
            <w:r w:rsidRPr="00BF2603">
              <w:rPr>
                <w:sz w:val="16"/>
                <w:szCs w:val="16"/>
                <w:lang w:eastAsia="zh-CN"/>
              </w:rPr>
              <w:t>2021.10</w:t>
            </w:r>
          </w:p>
        </w:tc>
        <w:tc>
          <w:tcPr>
            <w:tcW w:w="997" w:type="dxa"/>
            <w:shd w:val="solid" w:color="FFFFFF" w:fill="auto"/>
          </w:tcPr>
          <w:p w14:paraId="02C07A05" w14:textId="77777777" w:rsidR="00355FBC" w:rsidRPr="00BF2603" w:rsidRDefault="00355FBC" w:rsidP="00355FBC">
            <w:pPr>
              <w:pStyle w:val="TAC"/>
              <w:rPr>
                <w:sz w:val="16"/>
                <w:szCs w:val="16"/>
                <w:lang w:eastAsia="zh-CN"/>
              </w:rPr>
            </w:pPr>
            <w:r w:rsidRPr="00BF2603">
              <w:rPr>
                <w:sz w:val="16"/>
                <w:szCs w:val="16"/>
                <w:lang w:eastAsia="zh-CN"/>
              </w:rPr>
              <w:t>SA3#104e-ad hoc</w:t>
            </w:r>
          </w:p>
        </w:tc>
        <w:tc>
          <w:tcPr>
            <w:tcW w:w="1067" w:type="dxa"/>
            <w:shd w:val="solid" w:color="FFFFFF" w:fill="auto"/>
          </w:tcPr>
          <w:p w14:paraId="2D15BBB4" w14:textId="77777777" w:rsidR="00355FBC" w:rsidRPr="00BF2603" w:rsidRDefault="00355FBC" w:rsidP="00355FBC">
            <w:pPr>
              <w:pStyle w:val="TAC"/>
              <w:rPr>
                <w:sz w:val="16"/>
                <w:szCs w:val="16"/>
                <w:lang w:eastAsia="zh-CN"/>
              </w:rPr>
            </w:pPr>
            <w:r w:rsidRPr="00BF2603">
              <w:rPr>
                <w:sz w:val="16"/>
                <w:szCs w:val="16"/>
                <w:lang w:eastAsia="zh-CN"/>
              </w:rPr>
              <w:t>S3-213669</w:t>
            </w:r>
          </w:p>
        </w:tc>
        <w:tc>
          <w:tcPr>
            <w:tcW w:w="419" w:type="dxa"/>
            <w:shd w:val="solid" w:color="FFFFFF" w:fill="auto"/>
          </w:tcPr>
          <w:p w14:paraId="35CEB07A" w14:textId="77777777" w:rsidR="00355FBC" w:rsidRPr="00BF2603" w:rsidRDefault="00355FBC" w:rsidP="00355FBC">
            <w:pPr>
              <w:pStyle w:val="TAL"/>
              <w:rPr>
                <w:sz w:val="16"/>
                <w:szCs w:val="16"/>
              </w:rPr>
            </w:pPr>
          </w:p>
        </w:tc>
        <w:tc>
          <w:tcPr>
            <w:tcW w:w="422" w:type="dxa"/>
            <w:shd w:val="solid" w:color="FFFFFF" w:fill="auto"/>
          </w:tcPr>
          <w:p w14:paraId="5554F8C2" w14:textId="77777777" w:rsidR="00355FBC" w:rsidRPr="00BF2603" w:rsidRDefault="00355FBC" w:rsidP="00355FBC">
            <w:pPr>
              <w:pStyle w:val="TAR"/>
              <w:rPr>
                <w:sz w:val="16"/>
                <w:szCs w:val="16"/>
              </w:rPr>
            </w:pPr>
          </w:p>
        </w:tc>
        <w:tc>
          <w:tcPr>
            <w:tcW w:w="420" w:type="dxa"/>
            <w:shd w:val="solid" w:color="FFFFFF" w:fill="auto"/>
          </w:tcPr>
          <w:p w14:paraId="37D80C69" w14:textId="77777777" w:rsidR="00355FBC" w:rsidRPr="00BF2603" w:rsidRDefault="00355FBC" w:rsidP="00355FBC">
            <w:pPr>
              <w:pStyle w:val="TAC"/>
              <w:rPr>
                <w:sz w:val="16"/>
                <w:szCs w:val="16"/>
              </w:rPr>
            </w:pPr>
          </w:p>
        </w:tc>
        <w:tc>
          <w:tcPr>
            <w:tcW w:w="4763" w:type="dxa"/>
            <w:shd w:val="solid" w:color="FFFFFF" w:fill="auto"/>
          </w:tcPr>
          <w:p w14:paraId="7660DB21" w14:textId="77777777" w:rsidR="00355FBC" w:rsidRPr="00BF2603" w:rsidRDefault="00355FBC" w:rsidP="00355FBC">
            <w:pPr>
              <w:pStyle w:val="TAL"/>
              <w:rPr>
                <w:sz w:val="16"/>
                <w:szCs w:val="16"/>
                <w:lang w:eastAsia="zh-CN"/>
              </w:rPr>
            </w:pPr>
            <w:r w:rsidRPr="00BF2603">
              <w:rPr>
                <w:sz w:val="16"/>
                <w:szCs w:val="16"/>
                <w:lang w:eastAsia="zh-CN"/>
              </w:rPr>
              <w:t>S3-213594, S3-213683, S3-213684, S3-213685, S3-213686, S3-213687, S3-213688, S3-213690, S3-213594</w:t>
            </w:r>
          </w:p>
        </w:tc>
        <w:tc>
          <w:tcPr>
            <w:tcW w:w="705" w:type="dxa"/>
            <w:shd w:val="solid" w:color="FFFFFF" w:fill="auto"/>
          </w:tcPr>
          <w:p w14:paraId="7CC369A9" w14:textId="77777777" w:rsidR="00355FBC" w:rsidRPr="00BF2603" w:rsidRDefault="00355FBC" w:rsidP="00355FBC">
            <w:pPr>
              <w:pStyle w:val="TAC"/>
              <w:rPr>
                <w:sz w:val="16"/>
                <w:szCs w:val="16"/>
                <w:lang w:eastAsia="zh-CN"/>
              </w:rPr>
            </w:pPr>
            <w:r w:rsidRPr="00BF2603">
              <w:rPr>
                <w:sz w:val="16"/>
                <w:szCs w:val="16"/>
                <w:lang w:eastAsia="zh-CN"/>
              </w:rPr>
              <w:t>0.7.0</w:t>
            </w:r>
          </w:p>
        </w:tc>
      </w:tr>
      <w:tr w:rsidR="00355FBC" w:rsidRPr="00BF2603" w14:paraId="4AD9FE34" w14:textId="77777777" w:rsidTr="00355FBC">
        <w:tc>
          <w:tcPr>
            <w:tcW w:w="792" w:type="dxa"/>
            <w:shd w:val="solid" w:color="FFFFFF" w:fill="auto"/>
          </w:tcPr>
          <w:p w14:paraId="37EA27A0"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021.11</w:t>
            </w:r>
          </w:p>
        </w:tc>
        <w:tc>
          <w:tcPr>
            <w:tcW w:w="997" w:type="dxa"/>
            <w:shd w:val="solid" w:color="FFFFFF" w:fill="auto"/>
          </w:tcPr>
          <w:p w14:paraId="2CFEF3BA"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A3#105-e</w:t>
            </w:r>
          </w:p>
        </w:tc>
        <w:tc>
          <w:tcPr>
            <w:tcW w:w="1067" w:type="dxa"/>
            <w:shd w:val="solid" w:color="FFFFFF" w:fill="auto"/>
          </w:tcPr>
          <w:p w14:paraId="4BD8EECD"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3-214364</w:t>
            </w:r>
          </w:p>
        </w:tc>
        <w:tc>
          <w:tcPr>
            <w:tcW w:w="419" w:type="dxa"/>
            <w:shd w:val="solid" w:color="FFFFFF" w:fill="auto"/>
          </w:tcPr>
          <w:p w14:paraId="5C4E0C35" w14:textId="77777777" w:rsidR="00355FBC" w:rsidRPr="00BF2603" w:rsidRDefault="00355FBC" w:rsidP="00355FBC">
            <w:pPr>
              <w:pStyle w:val="TAL"/>
              <w:rPr>
                <w:sz w:val="16"/>
                <w:szCs w:val="16"/>
              </w:rPr>
            </w:pPr>
          </w:p>
        </w:tc>
        <w:tc>
          <w:tcPr>
            <w:tcW w:w="422" w:type="dxa"/>
            <w:shd w:val="solid" w:color="FFFFFF" w:fill="auto"/>
          </w:tcPr>
          <w:p w14:paraId="39373003" w14:textId="77777777" w:rsidR="00355FBC" w:rsidRPr="00BF2603" w:rsidRDefault="00355FBC" w:rsidP="00355FBC">
            <w:pPr>
              <w:pStyle w:val="TAR"/>
              <w:rPr>
                <w:sz w:val="16"/>
                <w:szCs w:val="16"/>
              </w:rPr>
            </w:pPr>
          </w:p>
        </w:tc>
        <w:tc>
          <w:tcPr>
            <w:tcW w:w="420" w:type="dxa"/>
            <w:shd w:val="solid" w:color="FFFFFF" w:fill="auto"/>
          </w:tcPr>
          <w:p w14:paraId="1539A601" w14:textId="77777777" w:rsidR="00355FBC" w:rsidRPr="00BF2603" w:rsidRDefault="00355FBC" w:rsidP="00355FBC">
            <w:pPr>
              <w:pStyle w:val="TAC"/>
              <w:rPr>
                <w:sz w:val="16"/>
                <w:szCs w:val="16"/>
              </w:rPr>
            </w:pPr>
          </w:p>
        </w:tc>
        <w:tc>
          <w:tcPr>
            <w:tcW w:w="4763" w:type="dxa"/>
            <w:shd w:val="solid" w:color="FFFFFF" w:fill="auto"/>
          </w:tcPr>
          <w:p w14:paraId="5FA22FB4" w14:textId="77777777" w:rsidR="00355FBC" w:rsidRPr="00BF2603" w:rsidRDefault="00355FBC" w:rsidP="00355FBC">
            <w:pPr>
              <w:pStyle w:val="TAL"/>
              <w:rPr>
                <w:sz w:val="16"/>
                <w:szCs w:val="16"/>
                <w:lang w:eastAsia="zh-CN"/>
              </w:rPr>
            </w:pPr>
            <w:r w:rsidRPr="00BF2603">
              <w:rPr>
                <w:sz w:val="16"/>
                <w:szCs w:val="16"/>
                <w:lang w:eastAsia="zh-CN"/>
              </w:rPr>
              <w:t>S3-213999, S3-214380, S3-214381, S3-214382, S3-214383, S3-214384, S3-214226, S3-214400, S3-214401</w:t>
            </w:r>
          </w:p>
        </w:tc>
        <w:tc>
          <w:tcPr>
            <w:tcW w:w="705" w:type="dxa"/>
            <w:shd w:val="solid" w:color="FFFFFF" w:fill="auto"/>
          </w:tcPr>
          <w:p w14:paraId="6C0D0732"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.8.0</w:t>
            </w:r>
          </w:p>
        </w:tc>
      </w:tr>
      <w:tr w:rsidR="00355FBC" w:rsidRPr="00BF2603" w14:paraId="3A07541E" w14:textId="77777777" w:rsidTr="00355FBC">
        <w:tc>
          <w:tcPr>
            <w:tcW w:w="792" w:type="dxa"/>
            <w:shd w:val="solid" w:color="FFFFFF" w:fill="auto"/>
          </w:tcPr>
          <w:p w14:paraId="27F9E03E" w14:textId="77777777" w:rsidR="00355FBC" w:rsidRPr="00BF2603" w:rsidRDefault="00355FBC" w:rsidP="00355FBC">
            <w:pPr>
              <w:pStyle w:val="TAC"/>
              <w:rPr>
                <w:sz w:val="16"/>
                <w:szCs w:val="16"/>
                <w:lang w:eastAsia="zh-CN"/>
              </w:rPr>
            </w:pPr>
            <w:r w:rsidRPr="00BF2603">
              <w:rPr>
                <w:sz w:val="16"/>
                <w:szCs w:val="16"/>
                <w:lang w:eastAsia="zh-CN"/>
              </w:rPr>
              <w:t>2021-12</w:t>
            </w:r>
          </w:p>
        </w:tc>
        <w:tc>
          <w:tcPr>
            <w:tcW w:w="997" w:type="dxa"/>
            <w:shd w:val="solid" w:color="FFFFFF" w:fill="auto"/>
          </w:tcPr>
          <w:p w14:paraId="381C6BB6" w14:textId="77777777" w:rsidR="00355FBC" w:rsidRPr="00BF2603" w:rsidRDefault="00355FBC" w:rsidP="00355FBC">
            <w:pPr>
              <w:pStyle w:val="TAC"/>
              <w:rPr>
                <w:sz w:val="16"/>
                <w:szCs w:val="16"/>
                <w:lang w:eastAsia="zh-CN"/>
              </w:rPr>
            </w:pPr>
            <w:r w:rsidRPr="00BF2603">
              <w:rPr>
                <w:sz w:val="16"/>
                <w:szCs w:val="16"/>
                <w:lang w:eastAsia="zh-CN"/>
              </w:rPr>
              <w:t>SA#94e</w:t>
            </w:r>
          </w:p>
        </w:tc>
        <w:tc>
          <w:tcPr>
            <w:tcW w:w="1067" w:type="dxa"/>
            <w:shd w:val="solid" w:color="FFFFFF" w:fill="auto"/>
          </w:tcPr>
          <w:p w14:paraId="355D0002" w14:textId="77777777" w:rsidR="00355FBC" w:rsidRPr="00BF2603" w:rsidRDefault="00355FBC" w:rsidP="00355FBC">
            <w:pPr>
              <w:pStyle w:val="TAC"/>
              <w:rPr>
                <w:sz w:val="16"/>
                <w:szCs w:val="16"/>
                <w:lang w:eastAsia="zh-CN"/>
              </w:rPr>
            </w:pPr>
            <w:r w:rsidRPr="00BF2603">
              <w:rPr>
                <w:sz w:val="16"/>
                <w:szCs w:val="16"/>
                <w:lang w:eastAsia="zh-CN"/>
              </w:rPr>
              <w:t>SP-211400</w:t>
            </w:r>
          </w:p>
        </w:tc>
        <w:tc>
          <w:tcPr>
            <w:tcW w:w="419" w:type="dxa"/>
            <w:shd w:val="solid" w:color="FFFFFF" w:fill="auto"/>
          </w:tcPr>
          <w:p w14:paraId="4BD60CDD" w14:textId="77777777" w:rsidR="00355FBC" w:rsidRPr="00BF2603" w:rsidRDefault="00355FBC" w:rsidP="00355FBC">
            <w:pPr>
              <w:pStyle w:val="TAL"/>
              <w:rPr>
                <w:sz w:val="16"/>
                <w:szCs w:val="16"/>
              </w:rPr>
            </w:pPr>
          </w:p>
        </w:tc>
        <w:tc>
          <w:tcPr>
            <w:tcW w:w="422" w:type="dxa"/>
            <w:shd w:val="solid" w:color="FFFFFF" w:fill="auto"/>
          </w:tcPr>
          <w:p w14:paraId="6DB866B4" w14:textId="77777777" w:rsidR="00355FBC" w:rsidRPr="00BF2603" w:rsidRDefault="00355FBC" w:rsidP="00355FBC">
            <w:pPr>
              <w:pStyle w:val="TAR"/>
              <w:rPr>
                <w:sz w:val="16"/>
                <w:szCs w:val="16"/>
              </w:rPr>
            </w:pPr>
          </w:p>
        </w:tc>
        <w:tc>
          <w:tcPr>
            <w:tcW w:w="420" w:type="dxa"/>
            <w:shd w:val="solid" w:color="FFFFFF" w:fill="auto"/>
          </w:tcPr>
          <w:p w14:paraId="56490139" w14:textId="77777777" w:rsidR="00355FBC" w:rsidRPr="00BF2603" w:rsidRDefault="00355FBC" w:rsidP="00355FBC">
            <w:pPr>
              <w:pStyle w:val="TAC"/>
              <w:rPr>
                <w:sz w:val="16"/>
                <w:szCs w:val="16"/>
              </w:rPr>
            </w:pPr>
          </w:p>
        </w:tc>
        <w:tc>
          <w:tcPr>
            <w:tcW w:w="4763" w:type="dxa"/>
            <w:shd w:val="solid" w:color="FFFFFF" w:fill="auto"/>
          </w:tcPr>
          <w:p w14:paraId="49C0CF08" w14:textId="77777777" w:rsidR="00355FBC" w:rsidRPr="00BF2603" w:rsidRDefault="00355FBC" w:rsidP="00355FBC">
            <w:pPr>
              <w:pStyle w:val="TAL"/>
              <w:rPr>
                <w:sz w:val="16"/>
                <w:szCs w:val="16"/>
                <w:lang w:eastAsia="zh-CN"/>
              </w:rPr>
            </w:pPr>
            <w:r w:rsidRPr="00BF2603">
              <w:rPr>
                <w:sz w:val="16"/>
                <w:szCs w:val="16"/>
                <w:lang w:eastAsia="zh-CN"/>
              </w:rPr>
              <w:t>Presented for approval</w:t>
            </w:r>
          </w:p>
        </w:tc>
        <w:tc>
          <w:tcPr>
            <w:tcW w:w="705" w:type="dxa"/>
            <w:shd w:val="solid" w:color="FFFFFF" w:fill="auto"/>
          </w:tcPr>
          <w:p w14:paraId="04D35242" w14:textId="77777777" w:rsidR="00355FBC" w:rsidRPr="00BF2603" w:rsidRDefault="00355FBC" w:rsidP="00355FBC">
            <w:pPr>
              <w:pStyle w:val="TAC"/>
              <w:rPr>
                <w:sz w:val="16"/>
                <w:szCs w:val="16"/>
                <w:lang w:eastAsia="zh-CN"/>
              </w:rPr>
            </w:pPr>
            <w:r w:rsidRPr="00BF2603">
              <w:rPr>
                <w:sz w:val="16"/>
                <w:szCs w:val="16"/>
                <w:lang w:eastAsia="zh-CN"/>
              </w:rPr>
              <w:t>1.0.0</w:t>
            </w:r>
          </w:p>
        </w:tc>
      </w:tr>
      <w:tr w:rsidR="00355FBC" w:rsidRPr="00BF2603" w14:paraId="11BD9DB3" w14:textId="77777777" w:rsidTr="00355FBC">
        <w:tc>
          <w:tcPr>
            <w:tcW w:w="792" w:type="dxa"/>
            <w:shd w:val="solid" w:color="FFFFFF" w:fill="auto"/>
          </w:tcPr>
          <w:p w14:paraId="4632C7D5" w14:textId="77777777" w:rsidR="00355FBC" w:rsidRPr="00BF2603" w:rsidRDefault="00355FBC" w:rsidP="00355FBC">
            <w:pPr>
              <w:pStyle w:val="TAC"/>
              <w:rPr>
                <w:sz w:val="16"/>
                <w:szCs w:val="16"/>
                <w:lang w:eastAsia="zh-CN"/>
              </w:rPr>
            </w:pPr>
            <w:r w:rsidRPr="00BF2603">
              <w:rPr>
                <w:sz w:val="16"/>
                <w:szCs w:val="16"/>
                <w:lang w:eastAsia="zh-CN"/>
              </w:rPr>
              <w:t>2021-12</w:t>
            </w:r>
          </w:p>
        </w:tc>
        <w:tc>
          <w:tcPr>
            <w:tcW w:w="997" w:type="dxa"/>
            <w:shd w:val="solid" w:color="FFFFFF" w:fill="auto"/>
          </w:tcPr>
          <w:p w14:paraId="2529146A" w14:textId="77777777" w:rsidR="00355FBC" w:rsidRPr="00BF2603" w:rsidRDefault="00355FBC" w:rsidP="00355FBC">
            <w:pPr>
              <w:pStyle w:val="TAC"/>
              <w:rPr>
                <w:sz w:val="16"/>
                <w:szCs w:val="16"/>
                <w:lang w:eastAsia="zh-CN"/>
              </w:rPr>
            </w:pPr>
            <w:r w:rsidRPr="00BF2603">
              <w:rPr>
                <w:sz w:val="16"/>
                <w:szCs w:val="16"/>
                <w:lang w:eastAsia="zh-CN"/>
              </w:rPr>
              <w:t>SA#94e</w:t>
            </w:r>
          </w:p>
        </w:tc>
        <w:tc>
          <w:tcPr>
            <w:tcW w:w="1067" w:type="dxa"/>
            <w:shd w:val="solid" w:color="FFFFFF" w:fill="auto"/>
          </w:tcPr>
          <w:p w14:paraId="3400FEC6" w14:textId="77777777" w:rsidR="00355FBC" w:rsidRPr="00BF2603" w:rsidRDefault="00355FBC" w:rsidP="00355FBC">
            <w:pPr>
              <w:pStyle w:val="TAC"/>
              <w:rPr>
                <w:sz w:val="16"/>
                <w:szCs w:val="16"/>
                <w:lang w:eastAsia="zh-CN"/>
              </w:rPr>
            </w:pPr>
          </w:p>
        </w:tc>
        <w:tc>
          <w:tcPr>
            <w:tcW w:w="419" w:type="dxa"/>
            <w:shd w:val="solid" w:color="FFFFFF" w:fill="auto"/>
          </w:tcPr>
          <w:p w14:paraId="253ACAB9" w14:textId="77777777" w:rsidR="00355FBC" w:rsidRPr="00BF2603" w:rsidRDefault="00355FBC" w:rsidP="00355FBC">
            <w:pPr>
              <w:pStyle w:val="TAL"/>
              <w:rPr>
                <w:sz w:val="16"/>
                <w:szCs w:val="16"/>
              </w:rPr>
            </w:pPr>
          </w:p>
        </w:tc>
        <w:tc>
          <w:tcPr>
            <w:tcW w:w="422" w:type="dxa"/>
            <w:shd w:val="solid" w:color="FFFFFF" w:fill="auto"/>
          </w:tcPr>
          <w:p w14:paraId="5B7FD80C" w14:textId="77777777" w:rsidR="00355FBC" w:rsidRPr="00BF2603" w:rsidRDefault="00355FBC" w:rsidP="00355FBC">
            <w:pPr>
              <w:pStyle w:val="TAR"/>
              <w:rPr>
                <w:sz w:val="16"/>
                <w:szCs w:val="16"/>
              </w:rPr>
            </w:pPr>
          </w:p>
        </w:tc>
        <w:tc>
          <w:tcPr>
            <w:tcW w:w="420" w:type="dxa"/>
            <w:shd w:val="solid" w:color="FFFFFF" w:fill="auto"/>
          </w:tcPr>
          <w:p w14:paraId="52903114" w14:textId="77777777" w:rsidR="00355FBC" w:rsidRPr="00BF2603" w:rsidRDefault="00355FBC" w:rsidP="00355FBC">
            <w:pPr>
              <w:pStyle w:val="TAC"/>
              <w:rPr>
                <w:sz w:val="16"/>
                <w:szCs w:val="16"/>
              </w:rPr>
            </w:pPr>
          </w:p>
        </w:tc>
        <w:tc>
          <w:tcPr>
            <w:tcW w:w="4763" w:type="dxa"/>
            <w:shd w:val="solid" w:color="FFFFFF" w:fill="auto"/>
          </w:tcPr>
          <w:p w14:paraId="00B7BB9D" w14:textId="77777777" w:rsidR="00355FBC" w:rsidRPr="00BF2603" w:rsidRDefault="00355FBC" w:rsidP="00355FBC">
            <w:pPr>
              <w:pStyle w:val="TAL"/>
              <w:rPr>
                <w:sz w:val="16"/>
                <w:szCs w:val="16"/>
                <w:lang w:eastAsia="zh-CN"/>
              </w:rPr>
            </w:pPr>
            <w:proofErr w:type="spellStart"/>
            <w:r>
              <w:rPr>
                <w:sz w:val="16"/>
                <w:szCs w:val="16"/>
                <w:lang w:eastAsia="zh-CN"/>
              </w:rPr>
              <w:t>EditHelp</w:t>
            </w:r>
            <w:proofErr w:type="spellEnd"/>
            <w:r>
              <w:rPr>
                <w:sz w:val="16"/>
                <w:szCs w:val="16"/>
                <w:lang w:eastAsia="zh-CN"/>
              </w:rPr>
              <w:t xml:space="preserve"> review and upgrade to change control version</w:t>
            </w:r>
          </w:p>
        </w:tc>
        <w:tc>
          <w:tcPr>
            <w:tcW w:w="705" w:type="dxa"/>
            <w:shd w:val="solid" w:color="FFFFFF" w:fill="auto"/>
          </w:tcPr>
          <w:p w14:paraId="23A5265E" w14:textId="77777777" w:rsidR="00355FBC" w:rsidRPr="00BF2603" w:rsidRDefault="00355FBC" w:rsidP="00355FBC">
            <w:pPr>
              <w:pStyle w:val="TAC"/>
              <w:rPr>
                <w:sz w:val="16"/>
                <w:szCs w:val="16"/>
                <w:lang w:eastAsia="zh-CN"/>
              </w:rPr>
            </w:pPr>
            <w:r>
              <w:rPr>
                <w:sz w:val="16"/>
                <w:szCs w:val="16"/>
                <w:lang w:eastAsia="zh-CN"/>
              </w:rPr>
              <w:t>17.0.0</w:t>
            </w:r>
          </w:p>
        </w:tc>
      </w:tr>
    </w:tbl>
    <w:p w14:paraId="325787D3" w14:textId="77777777" w:rsidR="00355FBC" w:rsidRPr="00BF2603" w:rsidRDefault="00355FBC" w:rsidP="00355FBC">
      <w:bookmarkStart w:id="922" w:name="foreword"/>
      <w:bookmarkStart w:id="923" w:name="introduction"/>
      <w:bookmarkStart w:id="924" w:name="references"/>
      <w:bookmarkStart w:id="925" w:name="definitions"/>
      <w:bookmarkStart w:id="926" w:name="clause4"/>
      <w:bookmarkStart w:id="927" w:name="historyclause"/>
      <w:bookmarkEnd w:id="1"/>
      <w:bookmarkEnd w:id="922"/>
      <w:bookmarkEnd w:id="923"/>
      <w:bookmarkEnd w:id="924"/>
      <w:bookmarkEnd w:id="925"/>
      <w:bookmarkEnd w:id="926"/>
      <w:bookmarkEnd w:id="927"/>
    </w:p>
    <w:p w14:paraId="29083C31" w14:textId="0A2A871F" w:rsidR="00E5545A" w:rsidRDefault="00E5545A" w:rsidP="00E5545A">
      <w:pPr>
        <w:jc w:val="center"/>
        <w:rPr>
          <w:b/>
          <w:noProof/>
          <w:color w:val="0000FF"/>
          <w:sz w:val="40"/>
          <w:szCs w:val="40"/>
        </w:rPr>
      </w:pPr>
      <w:r>
        <w:rPr>
          <w:b/>
          <w:noProof/>
          <w:color w:val="0000FF"/>
          <w:sz w:val="40"/>
          <w:szCs w:val="40"/>
        </w:rPr>
        <w:t>**** End of Changes ****</w:t>
      </w:r>
    </w:p>
    <w:sectPr w:rsidR="00E5545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49BD9" w14:textId="77777777" w:rsidR="00CE66D9" w:rsidRDefault="00CE66D9">
      <w:r>
        <w:separator/>
      </w:r>
    </w:p>
  </w:endnote>
  <w:endnote w:type="continuationSeparator" w:id="0">
    <w:p w14:paraId="5A1CCC5F" w14:textId="77777777" w:rsidR="00CE66D9" w:rsidRDefault="00CE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6589B" w14:textId="77777777" w:rsidR="00CE66D9" w:rsidRDefault="00CE66D9">
      <w:r>
        <w:separator/>
      </w:r>
    </w:p>
  </w:footnote>
  <w:footnote w:type="continuationSeparator" w:id="0">
    <w:p w14:paraId="0488B85F" w14:textId="77777777" w:rsidR="00CE66D9" w:rsidRDefault="00CE6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CB5EA2" w:rsidRDefault="00CB5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CB5EA2" w:rsidRDefault="00CB5E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CB5EA2" w:rsidRDefault="00CB5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CB5EA2" w:rsidRDefault="00CB5E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5"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20"/>
  </w:num>
  <w:num w:numId="13">
    <w:abstractNumId w:val="19"/>
  </w:num>
  <w:num w:numId="14">
    <w:abstractNumId w:val="17"/>
  </w:num>
  <w:num w:numId="15">
    <w:abstractNumId w:val="11"/>
  </w:num>
  <w:num w:numId="16">
    <w:abstractNumId w:val="14"/>
  </w:num>
  <w:num w:numId="17">
    <w:abstractNumId w:val="18"/>
  </w:num>
  <w:num w:numId="18">
    <w:abstractNumId w:val="33"/>
  </w:num>
  <w:num w:numId="19">
    <w:abstractNumId w:val="30"/>
  </w:num>
  <w:num w:numId="20">
    <w:abstractNumId w:val="23"/>
  </w:num>
  <w:num w:numId="21">
    <w:abstractNumId w:val="35"/>
  </w:num>
  <w:num w:numId="22">
    <w:abstractNumId w:val="15"/>
  </w:num>
  <w:num w:numId="23">
    <w:abstractNumId w:val="16"/>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21"/>
  </w:num>
  <w:num w:numId="28">
    <w:abstractNumId w:val="10"/>
  </w:num>
  <w:num w:numId="29">
    <w:abstractNumId w:val="13"/>
  </w:num>
  <w:num w:numId="30">
    <w:abstractNumId w:val="29"/>
  </w:num>
  <w:num w:numId="31">
    <w:abstractNumId w:val="32"/>
  </w:num>
  <w:num w:numId="32">
    <w:abstractNumId w:val="38"/>
  </w:num>
  <w:num w:numId="33">
    <w:abstractNumId w:val="31"/>
  </w:num>
  <w:num w:numId="34">
    <w:abstractNumId w:val="8"/>
  </w:num>
  <w:num w:numId="35">
    <w:abstractNumId w:val="36"/>
  </w:num>
  <w:num w:numId="36">
    <w:abstractNumId w:val="12"/>
  </w:num>
  <w:num w:numId="37">
    <w:abstractNumId w:val="26"/>
  </w:num>
  <w:num w:numId="38">
    <w:abstractNumId w:val="22"/>
  </w:num>
  <w:num w:numId="39">
    <w:abstractNumId w:val="2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L">
    <w15:presenceInfo w15:providerId="None" w15:userId="Huawei 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96599"/>
    <w:rsid w:val="000A4035"/>
    <w:rsid w:val="000A6394"/>
    <w:rsid w:val="000B7FED"/>
    <w:rsid w:val="000C038A"/>
    <w:rsid w:val="000C1101"/>
    <w:rsid w:val="000C6598"/>
    <w:rsid w:val="000C6D52"/>
    <w:rsid w:val="000D5882"/>
    <w:rsid w:val="000D65C0"/>
    <w:rsid w:val="00102A37"/>
    <w:rsid w:val="00107D57"/>
    <w:rsid w:val="001222B3"/>
    <w:rsid w:val="0012593C"/>
    <w:rsid w:val="00126653"/>
    <w:rsid w:val="00130CA1"/>
    <w:rsid w:val="00145D43"/>
    <w:rsid w:val="0015088F"/>
    <w:rsid w:val="001531B7"/>
    <w:rsid w:val="00156596"/>
    <w:rsid w:val="00165820"/>
    <w:rsid w:val="00177550"/>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5F0"/>
    <w:rsid w:val="00266A17"/>
    <w:rsid w:val="00267CEB"/>
    <w:rsid w:val="00274D1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55FBC"/>
    <w:rsid w:val="003609EF"/>
    <w:rsid w:val="0036231A"/>
    <w:rsid w:val="00370A10"/>
    <w:rsid w:val="00371F8B"/>
    <w:rsid w:val="003748AB"/>
    <w:rsid w:val="00374DD4"/>
    <w:rsid w:val="0038017C"/>
    <w:rsid w:val="00395EA8"/>
    <w:rsid w:val="00396321"/>
    <w:rsid w:val="003A47AC"/>
    <w:rsid w:val="003B3369"/>
    <w:rsid w:val="003C74C2"/>
    <w:rsid w:val="003D5B5A"/>
    <w:rsid w:val="003D6DA8"/>
    <w:rsid w:val="003D786C"/>
    <w:rsid w:val="003E1A36"/>
    <w:rsid w:val="003E41F3"/>
    <w:rsid w:val="00410371"/>
    <w:rsid w:val="004125D4"/>
    <w:rsid w:val="00424120"/>
    <w:rsid w:val="004242F1"/>
    <w:rsid w:val="004341AD"/>
    <w:rsid w:val="004371FF"/>
    <w:rsid w:val="00437527"/>
    <w:rsid w:val="004616B4"/>
    <w:rsid w:val="00464DF7"/>
    <w:rsid w:val="00467ECE"/>
    <w:rsid w:val="00473CBB"/>
    <w:rsid w:val="004853A0"/>
    <w:rsid w:val="004964BE"/>
    <w:rsid w:val="00497391"/>
    <w:rsid w:val="004A4AF4"/>
    <w:rsid w:val="004B75B7"/>
    <w:rsid w:val="004C60AB"/>
    <w:rsid w:val="004D3286"/>
    <w:rsid w:val="004D47A7"/>
    <w:rsid w:val="004D6461"/>
    <w:rsid w:val="004D6C10"/>
    <w:rsid w:val="004E0CC9"/>
    <w:rsid w:val="004E2903"/>
    <w:rsid w:val="00503AE4"/>
    <w:rsid w:val="0051580D"/>
    <w:rsid w:val="00517BDD"/>
    <w:rsid w:val="00522B5D"/>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1B11"/>
    <w:rsid w:val="005E2C44"/>
    <w:rsid w:val="005E4E39"/>
    <w:rsid w:val="006004A7"/>
    <w:rsid w:val="00601599"/>
    <w:rsid w:val="00617264"/>
    <w:rsid w:val="0061788D"/>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2E5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30B"/>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485D"/>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71723"/>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17D77"/>
    <w:rsid w:val="00C31B58"/>
    <w:rsid w:val="00C3571B"/>
    <w:rsid w:val="00C357F9"/>
    <w:rsid w:val="00C36398"/>
    <w:rsid w:val="00C47880"/>
    <w:rsid w:val="00C52B10"/>
    <w:rsid w:val="00C578F7"/>
    <w:rsid w:val="00C603AD"/>
    <w:rsid w:val="00C61669"/>
    <w:rsid w:val="00C61A19"/>
    <w:rsid w:val="00C6463C"/>
    <w:rsid w:val="00C66BA2"/>
    <w:rsid w:val="00C9225F"/>
    <w:rsid w:val="00C95985"/>
    <w:rsid w:val="00C965A8"/>
    <w:rsid w:val="00CB5EA2"/>
    <w:rsid w:val="00CB774A"/>
    <w:rsid w:val="00CC02A0"/>
    <w:rsid w:val="00CC0571"/>
    <w:rsid w:val="00CC0C7F"/>
    <w:rsid w:val="00CC5026"/>
    <w:rsid w:val="00CC68D0"/>
    <w:rsid w:val="00CC7B79"/>
    <w:rsid w:val="00CD0C5C"/>
    <w:rsid w:val="00CD5E09"/>
    <w:rsid w:val="00CE218D"/>
    <w:rsid w:val="00CE66D9"/>
    <w:rsid w:val="00CF6034"/>
    <w:rsid w:val="00D03F9A"/>
    <w:rsid w:val="00D045B3"/>
    <w:rsid w:val="00D0513B"/>
    <w:rsid w:val="00D06D51"/>
    <w:rsid w:val="00D24991"/>
    <w:rsid w:val="00D25EFC"/>
    <w:rsid w:val="00D307F3"/>
    <w:rsid w:val="00D311A7"/>
    <w:rsid w:val="00D35B75"/>
    <w:rsid w:val="00D36C72"/>
    <w:rsid w:val="00D4731E"/>
    <w:rsid w:val="00D50255"/>
    <w:rsid w:val="00D564D7"/>
    <w:rsid w:val="00D576EF"/>
    <w:rsid w:val="00D60B50"/>
    <w:rsid w:val="00D63B47"/>
    <w:rsid w:val="00D66520"/>
    <w:rsid w:val="00D7093A"/>
    <w:rsid w:val="00D83BF3"/>
    <w:rsid w:val="00D87300"/>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5545A"/>
    <w:rsid w:val="00E57F7A"/>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04F82"/>
    <w:rsid w:val="00F169C2"/>
    <w:rsid w:val="00F22662"/>
    <w:rsid w:val="00F25D98"/>
    <w:rsid w:val="00F27DA1"/>
    <w:rsid w:val="00F300FB"/>
    <w:rsid w:val="00F4500B"/>
    <w:rsid w:val="00F515A5"/>
    <w:rsid w:val="00F53584"/>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54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0">
    <w:name w:val="B1"/>
    <w:basedOn w:val="a9"/>
    <w:link w:val="B1Char1"/>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qFormat/>
    <w:rsid w:val="00E0508B"/>
    <w:rPr>
      <w:rFonts w:ascii="Arial" w:hAnsi="Arial"/>
      <w:b/>
      <w:lang w:val="en-GB" w:eastAsia="en-US"/>
    </w:rPr>
  </w:style>
  <w:style w:type="character" w:customStyle="1" w:styleId="B2Char">
    <w:name w:val="B2 Char"/>
    <w:link w:val="B20"/>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af1">
    <w:name w:val="批注框文本 字符"/>
    <w:link w:val="af0"/>
    <w:rsid w:val="00A43966"/>
    <w:rPr>
      <w:rFonts w:ascii="Tahoma" w:hAnsi="Tahoma" w:cs="Tahoma"/>
      <w:sz w:val="16"/>
      <w:szCs w:val="16"/>
      <w:lang w:val="en-GB" w:eastAsia="en-US"/>
    </w:rPr>
  </w:style>
  <w:style w:type="character" w:customStyle="1" w:styleId="ae">
    <w:name w:val="批注文字 字符"/>
    <w:link w:val="ad"/>
    <w:rsid w:val="00A43966"/>
    <w:rPr>
      <w:rFonts w:ascii="Times New Roman" w:hAnsi="Times New Roman"/>
      <w:lang w:val="en-GB" w:eastAsia="en-US"/>
    </w:rPr>
  </w:style>
  <w:style w:type="character" w:customStyle="1" w:styleId="af3">
    <w:name w:val="批注主题 字符"/>
    <w:link w:val="af2"/>
    <w:rsid w:val="00A43966"/>
    <w:rPr>
      <w:rFonts w:ascii="Times New Roman" w:hAnsi="Times New Roman"/>
      <w:b/>
      <w:bCs/>
      <w:lang w:val="en-GB" w:eastAsia="en-US"/>
    </w:rPr>
  </w:style>
  <w:style w:type="paragraph" w:styleId="af5">
    <w:name w:val="Revision"/>
    <w:hidden/>
    <w:uiPriority w:val="99"/>
    <w:semiHidden/>
    <w:rsid w:val="00A43966"/>
    <w:rPr>
      <w:rFonts w:ascii="Times New Roman" w:hAnsi="Times New Roman"/>
      <w:lang w:val="en-GB" w:eastAsia="en-US"/>
    </w:rPr>
  </w:style>
  <w:style w:type="table" w:styleId="af6">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脚注文本 字符"/>
    <w:link w:val="a6"/>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7">
    <w:name w:val="Placeholder Text"/>
    <w:uiPriority w:val="99"/>
    <w:semiHidden/>
    <w:rsid w:val="00A43966"/>
    <w:rPr>
      <w:color w:val="808080"/>
    </w:rPr>
  </w:style>
  <w:style w:type="paragraph" w:styleId="af8">
    <w:name w:val="Title"/>
    <w:basedOn w:val="a"/>
    <w:next w:val="a"/>
    <w:link w:val="af9"/>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af9">
    <w:name w:val="标题 字符"/>
    <w:basedOn w:val="a0"/>
    <w:link w:val="af8"/>
    <w:rsid w:val="00A43966"/>
    <w:rPr>
      <w:rFonts w:ascii="Calibri Light" w:hAnsi="Calibri Light"/>
      <w:spacing w:val="-10"/>
      <w:kern w:val="28"/>
      <w:sz w:val="56"/>
      <w:szCs w:val="56"/>
      <w:lang w:val="en-GB" w:eastAsia="en-US"/>
    </w:rPr>
  </w:style>
  <w:style w:type="character" w:customStyle="1" w:styleId="20">
    <w:name w:val="标题 2 字符"/>
    <w:aliases w:val="H2 字符,h2 字符,2nd level 字符,†berschrift 2 字符,õberschrift 2 字符,UNDERRUBRIK 1-2 字符"/>
    <w:link w:val="2"/>
    <w:rsid w:val="00A43966"/>
    <w:rPr>
      <w:rFonts w:ascii="Arial" w:hAnsi="Arial"/>
      <w:sz w:val="32"/>
      <w:lang w:val="en-GB" w:eastAsia="en-US"/>
    </w:rPr>
  </w:style>
  <w:style w:type="character" w:customStyle="1" w:styleId="30">
    <w:name w:val="标题 3 字符"/>
    <w:aliases w:val="h3 字符"/>
    <w:link w:val="3"/>
    <w:rsid w:val="00A43966"/>
    <w:rPr>
      <w:rFonts w:ascii="Arial" w:hAnsi="Arial"/>
      <w:sz w:val="28"/>
      <w:lang w:val="en-GB" w:eastAsia="en-US"/>
    </w:rPr>
  </w:style>
  <w:style w:type="character" w:customStyle="1" w:styleId="B1Char">
    <w:name w:val="B1 Char"/>
    <w:qFormat/>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a">
    <w:name w:val="Body Text"/>
    <w:basedOn w:val="a"/>
    <w:link w:val="afb"/>
    <w:unhideWhenUsed/>
    <w:rsid w:val="00A43966"/>
    <w:pPr>
      <w:spacing w:after="0"/>
      <w:jc w:val="both"/>
    </w:pPr>
    <w:rPr>
      <w:rFonts w:ascii="Arial" w:hAnsi="Arial"/>
      <w:sz w:val="22"/>
    </w:rPr>
  </w:style>
  <w:style w:type="character" w:customStyle="1" w:styleId="afb">
    <w:name w:val="正文文本 字符"/>
    <w:basedOn w:val="a0"/>
    <w:link w:val="afa"/>
    <w:rsid w:val="00A43966"/>
    <w:rPr>
      <w:rFonts w:ascii="Arial" w:hAnsi="Arial"/>
      <w:sz w:val="22"/>
      <w:lang w:val="en-GB" w:eastAsia="en-US"/>
    </w:rPr>
  </w:style>
  <w:style w:type="paragraph" w:styleId="afc">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d">
    <w:name w:val="List Paragraph"/>
    <w:basedOn w:val="a"/>
    <w:uiPriority w:val="34"/>
    <w:qFormat/>
    <w:rsid w:val="00A43966"/>
    <w:pPr>
      <w:ind w:left="720"/>
      <w:contextualSpacing/>
    </w:pPr>
  </w:style>
  <w:style w:type="paragraph" w:customStyle="1" w:styleId="TAJ">
    <w:name w:val="TAJ"/>
    <w:basedOn w:val="a"/>
    <w:rsid w:val="00355FBC"/>
    <w:pPr>
      <w:keepNext/>
      <w:keepLines/>
      <w:overflowPunct w:val="0"/>
      <w:autoSpaceDE w:val="0"/>
      <w:autoSpaceDN w:val="0"/>
      <w:adjustRightInd w:val="0"/>
      <w:spacing w:after="0"/>
      <w:jc w:val="both"/>
      <w:textAlignment w:val="baseline"/>
    </w:pPr>
    <w:rPr>
      <w:rFonts w:ascii="Arial" w:eastAsia="Times New Roman" w:hAnsi="Arial"/>
      <w:sz w:val="18"/>
    </w:rPr>
  </w:style>
  <w:style w:type="character" w:customStyle="1" w:styleId="UnresolvedMention1">
    <w:name w:val="Unresolved Mention1"/>
    <w:uiPriority w:val="99"/>
    <w:semiHidden/>
    <w:unhideWhenUsed/>
    <w:rsid w:val="00355FBC"/>
    <w:rPr>
      <w:color w:val="605E5C"/>
      <w:shd w:val="clear" w:color="auto" w:fill="E1DFDD"/>
    </w:rPr>
  </w:style>
  <w:style w:type="character" w:customStyle="1" w:styleId="TACChar">
    <w:name w:val="TAC Char"/>
    <w:link w:val="TAC"/>
    <w:locked/>
    <w:rsid w:val="00355FBC"/>
    <w:rPr>
      <w:rFonts w:ascii="Arial" w:hAnsi="Arial"/>
      <w:sz w:val="18"/>
      <w:lang w:val="en-GB" w:eastAsia="en-US"/>
    </w:rPr>
  </w:style>
  <w:style w:type="character" w:customStyle="1" w:styleId="EXCar">
    <w:name w:val="EX Car"/>
    <w:qFormat/>
    <w:locked/>
    <w:rsid w:val="00355FBC"/>
    <w:rPr>
      <w:rFonts w:eastAsia="Times New Roman"/>
      <w:lang w:eastAsia="en-US"/>
    </w:rPr>
  </w:style>
  <w:style w:type="character" w:customStyle="1" w:styleId="10">
    <w:name w:val="标题 1 字符"/>
    <w:basedOn w:val="a0"/>
    <w:link w:val="1"/>
    <w:rsid w:val="00355FBC"/>
    <w:rPr>
      <w:rFonts w:ascii="Arial" w:hAnsi="Arial"/>
      <w:sz w:val="36"/>
      <w:lang w:val="en-GB" w:eastAsia="en-US"/>
    </w:rPr>
  </w:style>
  <w:style w:type="character" w:customStyle="1" w:styleId="TALChar">
    <w:name w:val="TAL Char"/>
    <w:rsid w:val="00355FBC"/>
    <w:rPr>
      <w:rFonts w:ascii="Arial" w:eastAsia="Times New Roman" w:hAnsi="Arial"/>
      <w:sz w:val="18"/>
      <w:lang w:eastAsia="en-US"/>
    </w:rPr>
  </w:style>
  <w:style w:type="paragraph" w:customStyle="1" w:styleId="B2">
    <w:name w:val="B2+"/>
    <w:basedOn w:val="B20"/>
    <w:rsid w:val="00355FBC"/>
    <w:pPr>
      <w:numPr>
        <w:numId w:val="35"/>
      </w:numPr>
      <w:overflowPunct w:val="0"/>
      <w:autoSpaceDE w:val="0"/>
      <w:autoSpaceDN w:val="0"/>
      <w:adjustRightInd w:val="0"/>
      <w:textAlignment w:val="baseline"/>
    </w:pPr>
    <w:rPr>
      <w:rFonts w:eastAsia="Times New Roman"/>
    </w:rPr>
  </w:style>
  <w:style w:type="paragraph" w:customStyle="1" w:styleId="B3">
    <w:name w:val="B3+"/>
    <w:basedOn w:val="B30"/>
    <w:rsid w:val="00355FBC"/>
    <w:pPr>
      <w:numPr>
        <w:numId w:val="36"/>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355FBC"/>
    <w:pPr>
      <w:numPr>
        <w:numId w:val="37"/>
      </w:numPr>
      <w:overflowPunct w:val="0"/>
      <w:autoSpaceDE w:val="0"/>
      <w:autoSpaceDN w:val="0"/>
      <w:adjustRightInd w:val="0"/>
      <w:textAlignment w:val="baseline"/>
    </w:pPr>
    <w:rPr>
      <w:rFonts w:eastAsia="Times New Roman"/>
    </w:rPr>
  </w:style>
  <w:style w:type="paragraph" w:customStyle="1" w:styleId="BN">
    <w:name w:val="BN"/>
    <w:basedOn w:val="a"/>
    <w:rsid w:val="00355FBC"/>
    <w:pPr>
      <w:numPr>
        <w:numId w:val="38"/>
      </w:numPr>
      <w:overflowPunct w:val="0"/>
      <w:autoSpaceDE w:val="0"/>
      <w:autoSpaceDN w:val="0"/>
      <w:adjustRightInd w:val="0"/>
      <w:textAlignment w:val="baseline"/>
    </w:pPr>
    <w:rPr>
      <w:rFonts w:eastAsia="Times New Roman"/>
    </w:rPr>
  </w:style>
  <w:style w:type="paragraph" w:customStyle="1" w:styleId="TB1">
    <w:name w:val="TB1"/>
    <w:basedOn w:val="a"/>
    <w:qFormat/>
    <w:rsid w:val="00355FBC"/>
    <w:pPr>
      <w:keepNext/>
      <w:keepLines/>
      <w:numPr>
        <w:numId w:val="39"/>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355FBC"/>
    <w:pPr>
      <w:keepNext/>
      <w:keepLines/>
      <w:numPr>
        <w:numId w:val="40"/>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814831001">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eur-lex.europa.eu/legal-content/EN/TXT/HTML/?uri=CELEX:02016R0679-20160504&amp;from=EN" TargetMode="External"/><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5.pn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image" Target="media/image4.png"/><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6C1EF2-4510-4415-95CD-2EF76827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33</Pages>
  <Words>11067</Words>
  <Characters>63082</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HL</cp:lastModifiedBy>
  <cp:revision>7</cp:revision>
  <cp:lastPrinted>1900-01-01T08:00:00Z</cp:lastPrinted>
  <dcterms:created xsi:type="dcterms:W3CDTF">2022-01-24T14:33:00Z</dcterms:created>
  <dcterms:modified xsi:type="dcterms:W3CDTF">2022-02-07T09:32:00Z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(3)Rmr69g4xgXqxfyXrBTqd51bt4/+8QhgZngg/fQxyrpjqe9sziktUqOaGaTBF+4M3CQMHRE9v
m1AFkkPWTScLhHMlgQIpkDrVu6Do0fTlQG5YF/E3jpE8hAt/LXAkK1wZPY0ITUsiT7cHnB67
OWvqNnvhXhjXvspvVk379+7gHRhRqV2NE73jifs9LY8kJH40kqQ1rIM1stoqcRfELFGvaUmi
530ttWDHG6R1LUJbQ7</vt:lpwstr>
  </property>
  <property fmtid="{D5CDD505-2E9C-101B-9397-08002B2CF9AE}" pid="23" name="_2015_ms_pID_7253431">
    <vt:lpwstr>fSMnWmeufOzdvL0FNUJmVDuTg4ieldFDZ8O21oS4RPM6yD3ONtVCco
CluhlwEWflKMsLlohtCN6yBy2sV10i0Q3UoX3xsmFjoEreZtAYSTN04lfwYbljkdSvRPo7sS
NTmB3u+rCCRrH/1NtcFBV8oVSNBtetTow49y5jKMe3x5Xo5rD8uoR4AEKqmby2waeA7IDzh+
Qd3X2dxPod96WzAZe/9wfPPV3OUjAxzmRxVL</vt:lpwstr>
  </property>
  <property fmtid="{D5CDD505-2E9C-101B-9397-08002B2CF9AE}" pid="24" name="_2015_ms_pID_7253432">
    <vt:lpwstr>UQ==</vt:lpwstr>
  </property>
</Properties>
</file>